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41450094"/>
    <w:p w14:paraId="50E047E1" w14:textId="5902AAA5" w:rsidR="00C113EC" w:rsidRDefault="00FD2DD7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61824" behindDoc="1" locked="0" layoutInCell="1" allowOverlap="1" wp14:anchorId="28AF365B" wp14:editId="0F2F3ED4">
                <wp:simplePos x="0" y="0"/>
                <wp:positionH relativeFrom="page">
                  <wp:posOffset>1905000</wp:posOffset>
                </wp:positionH>
                <wp:positionV relativeFrom="page">
                  <wp:posOffset>238125</wp:posOffset>
                </wp:positionV>
                <wp:extent cx="5387340" cy="731520"/>
                <wp:effectExtent l="0" t="0" r="3810" b="0"/>
                <wp:wrapNone/>
                <wp:docPr id="17" name="Прямоугольник 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7340" cy="731520"/>
                        </a:xfrm>
                        <a:prstGeom prst="rect">
                          <a:avLst/>
                        </a:prstGeom>
                        <a:solidFill>
                          <a:srgbClr val="F4EDE2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54396" id="Прямоугольник 20" o:spid="_x0000_s1026" style="position:absolute;margin-left:150pt;margin-top:18.75pt;width:424.2pt;height:57.6pt;z-index:-25165465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" fillcolor="#f4ede2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70016" behindDoc="1" locked="0" layoutInCell="1" allowOverlap="1" wp14:anchorId="78B6FA73" wp14:editId="5EE6D7E5">
                <wp:simplePos x="0" y="0"/>
                <wp:positionH relativeFrom="page">
                  <wp:posOffset>1952625</wp:posOffset>
                </wp:positionH>
                <wp:positionV relativeFrom="page">
                  <wp:posOffset>209550</wp:posOffset>
                </wp:positionV>
                <wp:extent cx="5313680" cy="733425"/>
                <wp:effectExtent l="0" t="0" r="1270" b="9525"/>
                <wp:wrapNone/>
                <wp:docPr id="141" name="Надпись 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3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590142C" w14:textId="3BDAEFBA" w:rsidR="00D0094E" w:rsidRPr="00D0094E" w:rsidRDefault="00D0094E" w:rsidP="00FD2DD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241001, Брянская обл., г. Брянск, ул. О.Н.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Строкина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д.1,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кВ.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190</w:t>
                            </w:r>
                            <w:r w:rsidR="00FD2DD7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,</w:t>
                            </w:r>
                            <w:proofErr w:type="gram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ИНН/КПП организации: ИНН 322900694772, ОГРНИП организации: 321325600000492,</w:t>
                            </w:r>
                          </w:p>
                          <w:p w14:paraId="53629C0C" w14:textId="77777777" w:rsidR="00D0094E" w:rsidRPr="00D0094E" w:rsidRDefault="00D0094E" w:rsidP="00D0094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р/c: 40802810908000016727 в банке: Брянское отделение №8605 ПАО Сбербанк, к/с: 30101810400000000601, БИК: 041501601</w:t>
                            </w:r>
                          </w:p>
                          <w:p w14:paraId="284DEBB0" w14:textId="182EC507" w:rsidR="007C1203" w:rsidRPr="007C1203" w:rsidRDefault="007C1203" w:rsidP="00E0713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B6FA73" id="_x0000_t202" coordsize="21600,21600" o:spt="202" path="m,l,21600r21600,l21600,xe">
                <v:stroke joinstyle="miter"/>
                <v:path gradientshapeok="t" o:connecttype="rect"/>
              </v:shapetype>
              <v:shape id="Надпись 144" o:spid="_x0000_s1026" type="#_x0000_t202" style="position:absolute;margin-left:153.75pt;margin-top:16.5pt;width:418.4pt;height:57.75pt;z-index:-25164646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" filled="f" fillcolor="#fffffe" stroked="f" strokecolor="#212120" insetpen="t">
                <v:textbox inset="2.88pt,2.88pt,2.88pt,2.88pt">
                  <w:txbxContent>
                    <w:p w14:paraId="1590142C" w14:textId="3BDAEFBA" w:rsidR="00D0094E" w:rsidRPr="00D0094E" w:rsidRDefault="00D0094E" w:rsidP="00FD2DD7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241001, Брянская обл., г. Брянск, ул. О.Н.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Строкина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д.1,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кВ.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proofErr w:type="gram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190</w:t>
                      </w:r>
                      <w:r w:rsidR="00FD2DD7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,</w:t>
                      </w:r>
                      <w:proofErr w:type="gram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ИНН/КПП организации: ИНН 322900694772, ОГРНИП организации: 321325600000492,</w:t>
                      </w:r>
                    </w:p>
                    <w:p w14:paraId="53629C0C" w14:textId="77777777" w:rsidR="00D0094E" w:rsidRPr="00D0094E" w:rsidRDefault="00D0094E" w:rsidP="00D0094E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р/c: 40802810908000016727 в банке: Брянское отделение №8605 ПАО Сбербанк, к/с: 30101810400000000601, БИК: 041501601</w:t>
                      </w:r>
                    </w:p>
                    <w:p w14:paraId="284DEBB0" w14:textId="182EC507" w:rsidR="007C1203" w:rsidRPr="007C1203" w:rsidRDefault="007C1203" w:rsidP="00E07132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8"/>
                          <w:szCs w:val="28"/>
                          <w:lang w:eastAsia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w:drawing>
          <wp:anchor distT="36576" distB="36576" distL="36576" distR="36576" simplePos="0" relativeHeight="251653632" behindDoc="1" locked="0" layoutInCell="1" allowOverlap="1" wp14:anchorId="52665362" wp14:editId="7DC5E614">
            <wp:simplePos x="0" y="0"/>
            <wp:positionH relativeFrom="page">
              <wp:posOffset>123824</wp:posOffset>
            </wp:positionH>
            <wp:positionV relativeFrom="page">
              <wp:posOffset>695325</wp:posOffset>
            </wp:positionV>
            <wp:extent cx="1724025" cy="212232"/>
            <wp:effectExtent l="0" t="0" r="0" b="0"/>
            <wp:wrapNone/>
            <wp:docPr id="12" name="Рисунок 12" descr="RE9990301-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 12" descr="RE9990301-IMG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6" t="42148" r="2101" b="42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138" cy="21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66944" behindDoc="1" locked="0" layoutInCell="1" allowOverlap="1" wp14:anchorId="1499E591" wp14:editId="1A143B80">
                <wp:simplePos x="0" y="0"/>
                <wp:positionH relativeFrom="page">
                  <wp:posOffset>114299</wp:posOffset>
                </wp:positionH>
                <wp:positionV relativeFrom="page">
                  <wp:posOffset>209550</wp:posOffset>
                </wp:positionV>
                <wp:extent cx="1838325" cy="323850"/>
                <wp:effectExtent l="0" t="0" r="9525" b="0"/>
                <wp:wrapNone/>
                <wp:docPr id="22" name="Надпись 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E7F59B7" w14:textId="3FE3D6DC" w:rsidR="002E3E2E" w:rsidRPr="002E3E2E" w:rsidRDefault="00D0094E" w:rsidP="0006112F">
                            <w:pPr>
                              <w:widowControl w:val="0"/>
                              <w:spacing w:line="3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73624A"/>
                                <w:w w:val="80"/>
                                <w:sz w:val="30"/>
                                <w:szCs w:val="30"/>
                              </w:rPr>
                            </w:pP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ИП Горбачева</w:t>
                            </w:r>
                            <w:r w:rsidR="00FD2DD7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 xml:space="preserve"> </w:t>
                            </w: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В.Н.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9E591" id="Надпись 25" o:spid="_x0000_s1027" type="#_x0000_t202" style="position:absolute;margin-left:9pt;margin-top:16.5pt;width:144.75pt;height:25.5pt;z-index:-25164953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" filled="f" fillcolor="#fffffe" stroked="f" strokecolor="#212120" insetpen="t">
                <v:textbox inset="2.88pt,2.88pt,2.88pt,2.88pt">
                  <w:txbxContent>
                    <w:p w14:paraId="2E7F59B7" w14:textId="3FE3D6DC" w:rsidR="002E3E2E" w:rsidRPr="002E3E2E" w:rsidRDefault="00D0094E" w:rsidP="0006112F">
                      <w:pPr>
                        <w:widowControl w:val="0"/>
                        <w:spacing w:line="3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73624A"/>
                          <w:w w:val="80"/>
                          <w:sz w:val="30"/>
                          <w:szCs w:val="30"/>
                        </w:rPr>
                      </w:pP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ИП Горбачева</w:t>
                      </w:r>
                      <w:r w:rsidR="00FD2DD7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 xml:space="preserve"> </w:t>
                      </w: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В.Н.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07132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79232" behindDoc="1" locked="0" layoutInCell="1" allowOverlap="1" wp14:anchorId="21BC4C6D" wp14:editId="16079AAD">
                <wp:simplePos x="0" y="0"/>
                <wp:positionH relativeFrom="page">
                  <wp:posOffset>1626847</wp:posOffset>
                </wp:positionH>
                <wp:positionV relativeFrom="page">
                  <wp:posOffset>235612</wp:posOffset>
                </wp:positionV>
                <wp:extent cx="5080" cy="774065"/>
                <wp:effectExtent l="0" t="0" r="33020" b="26035"/>
                <wp:wrapNone/>
                <wp:docPr id="18" name="Линия 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7740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0539A2CB" id="Линия 21" o:spid="_x0000_s1026" style="position:absolute;z-index:-2516372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8.1pt,18.55pt" to="128.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E07132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80256" behindDoc="1" locked="0" layoutInCell="1" allowOverlap="1" wp14:anchorId="2A1FA042" wp14:editId="55C13BB5">
                <wp:simplePos x="0" y="0"/>
                <wp:positionH relativeFrom="page">
                  <wp:posOffset>1643275</wp:posOffset>
                </wp:positionH>
                <wp:positionV relativeFrom="page">
                  <wp:posOffset>1020445</wp:posOffset>
                </wp:positionV>
                <wp:extent cx="5677111" cy="56083"/>
                <wp:effectExtent l="0" t="0" r="19050" b="20320"/>
                <wp:wrapNone/>
                <wp:docPr id="20" name="Линия 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7111" cy="5608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E3670" id="Линия 22" o:spid="_x0000_s1026" style="position:absolute;z-index:-2516362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9.4pt,80.35pt" to="576.4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2E3E2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65920" behindDoc="1" locked="0" layoutInCell="1" allowOverlap="1" wp14:anchorId="15F73ED2" wp14:editId="42ECE5EA">
                <wp:simplePos x="0" y="0"/>
                <wp:positionH relativeFrom="page">
                  <wp:posOffset>362197</wp:posOffset>
                </wp:positionH>
                <wp:positionV relativeFrom="page">
                  <wp:posOffset>469075</wp:posOffset>
                </wp:positionV>
                <wp:extent cx="1038860" cy="195943"/>
                <wp:effectExtent l="0" t="0" r="8890" b="0"/>
                <wp:wrapNone/>
                <wp:docPr id="143" name="Надпись 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1959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E599BC0" w14:textId="77777777" w:rsidR="002E3E2E" w:rsidRDefault="002E3E2E" w:rsidP="0006112F">
                            <w:pPr>
                              <w:widowControl w:val="0"/>
                              <w:spacing w:line="220" w:lineRule="exact"/>
                              <w:jc w:val="center"/>
                              <w:rPr>
                                <w:rFonts w:ascii="Arial" w:hAnsi="Arial" w:cs="Arial"/>
                                <w:color w:val="73624A"/>
                                <w:w w:val="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73624A"/>
                                <w:spacing w:val="16"/>
                                <w:w w:val="80"/>
                                <w:sz w:val="18"/>
                                <w:szCs w:val="18"/>
                                <w:lang w:bidi="ru-RU"/>
                              </w:rPr>
                              <w:t>г.Брянск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73ED2" id="Надпись 24" o:spid="_x0000_s1028" type="#_x0000_t202" style="position:absolute;margin-left:28.5pt;margin-top:36.95pt;width:81.8pt;height:15.45pt;z-index:-25165056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" filled="f" fillcolor="#fffffe" stroked="f" strokecolor="#212120" insetpen="t">
                <v:textbox inset="2.88pt,2.88pt,2.88pt,2.88pt">
                  <w:txbxContent>
                    <w:p w14:paraId="7E599BC0" w14:textId="77777777" w:rsidR="002E3E2E" w:rsidRDefault="002E3E2E" w:rsidP="0006112F">
                      <w:pPr>
                        <w:widowControl w:val="0"/>
                        <w:spacing w:line="220" w:lineRule="exact"/>
                        <w:jc w:val="center"/>
                        <w:rPr>
                          <w:rFonts w:ascii="Arial" w:hAnsi="Arial" w:cs="Arial"/>
                          <w:color w:val="73624A"/>
                          <w:w w:val="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" w:eastAsia="Arial" w:hAnsi="Arial" w:cs="Arial"/>
                          <w:color w:val="73624A"/>
                          <w:spacing w:val="16"/>
                          <w:w w:val="80"/>
                          <w:sz w:val="18"/>
                          <w:szCs w:val="18"/>
                          <w:lang w:bidi="ru-RU"/>
                        </w:rPr>
                        <w:t>г.Брянск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72064" behindDoc="1" locked="0" layoutInCell="1" allowOverlap="1" wp14:anchorId="6743B748" wp14:editId="2BDB2DE8">
                <wp:simplePos x="0" y="0"/>
                <wp:positionH relativeFrom="page">
                  <wp:posOffset>7326630</wp:posOffset>
                </wp:positionH>
                <wp:positionV relativeFrom="page">
                  <wp:posOffset>1453515</wp:posOffset>
                </wp:positionV>
                <wp:extent cx="107315" cy="0"/>
                <wp:effectExtent l="0" t="0" r="0" b="0"/>
                <wp:wrapNone/>
                <wp:docPr id="3" name="Линия 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1C864518" id="Линия 5" o:spid="_x0000_s1026" style="position:absolute;z-index:-25164441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14.45pt" to="585.35pt,1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73088" behindDoc="1" locked="0" layoutInCell="1" allowOverlap="1" wp14:anchorId="127CF493" wp14:editId="5EBF7654">
                <wp:simplePos x="0" y="0"/>
                <wp:positionH relativeFrom="page">
                  <wp:posOffset>7326630</wp:posOffset>
                </wp:positionH>
                <wp:positionV relativeFrom="page">
                  <wp:posOffset>1695450</wp:posOffset>
                </wp:positionV>
                <wp:extent cx="107315" cy="0"/>
                <wp:effectExtent l="0" t="0" r="0" b="0"/>
                <wp:wrapNone/>
                <wp:docPr id="4" name="Линия 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7A6F4397" id="Линия 6" o:spid="_x0000_s1026" style="position:absolute;z-index:-2516433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33.5pt" to="585.35pt,1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74112" behindDoc="1" locked="0" layoutInCell="1" allowOverlap="1" wp14:anchorId="1DB6A8F4" wp14:editId="037C6CCA">
                <wp:simplePos x="0" y="0"/>
                <wp:positionH relativeFrom="page">
                  <wp:posOffset>7326630</wp:posOffset>
                </wp:positionH>
                <wp:positionV relativeFrom="page">
                  <wp:posOffset>969010</wp:posOffset>
                </wp:positionV>
                <wp:extent cx="107315" cy="0"/>
                <wp:effectExtent l="0" t="0" r="0" b="0"/>
                <wp:wrapNone/>
                <wp:docPr id="7" name="Линия 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762E5F41" id="Линия 9" o:spid="_x0000_s1026" style="position:absolute;z-index:-25164236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76.3pt" to="585.3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75136" behindDoc="1" locked="0" layoutInCell="1" allowOverlap="1" wp14:anchorId="5766342F" wp14:editId="06ECCEC3">
                <wp:simplePos x="0" y="0"/>
                <wp:positionH relativeFrom="page">
                  <wp:posOffset>7326630</wp:posOffset>
                </wp:positionH>
                <wp:positionV relativeFrom="page">
                  <wp:posOffset>1211580</wp:posOffset>
                </wp:positionV>
                <wp:extent cx="107315" cy="0"/>
                <wp:effectExtent l="0" t="0" r="0" b="0"/>
                <wp:wrapNone/>
                <wp:docPr id="8" name="Линия 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0DEDA073" id="Линия 10" o:spid="_x0000_s1026" style="position:absolute;z-index:-2516413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95.4pt" to="585.3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54656" behindDoc="1" locked="0" layoutInCell="1" allowOverlap="1" wp14:anchorId="07E267FD" wp14:editId="13BC1A86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245110"/>
                <wp:effectExtent l="0" t="0" r="6985" b="2540"/>
                <wp:wrapNone/>
                <wp:docPr id="10" name="Прямоугольник 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B9AE4C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3F2A5BAA" id="Прямоугольник 13" o:spid="_x0000_s1026" style="position:absolute;margin-left:576.9pt;margin-top:38.2pt;width:8.45pt;height:19.3pt;z-index:-2516618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" fillcolor="#b9ae4c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55680" behindDoc="1" locked="0" layoutInCell="1" allowOverlap="1" wp14:anchorId="32523057" wp14:editId="16155326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245745"/>
                <wp:effectExtent l="0" t="0" r="6985" b="1905"/>
                <wp:wrapNone/>
                <wp:docPr id="11" name="Прямоугольник 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745"/>
                        </a:xfrm>
                        <a:prstGeom prst="rect">
                          <a:avLst/>
                        </a:prstGeom>
                        <a:solidFill>
                          <a:srgbClr val="73624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26963B40" id="Прямоугольник 14" o:spid="_x0000_s1026" style="position:absolute;margin-left:576.9pt;margin-top:57.25pt;width:8.45pt;height:19.35pt;z-index:-25166080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" fillcolor="#73624a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76160" behindDoc="1" locked="0" layoutInCell="1" allowOverlap="1" wp14:anchorId="4B238E9A" wp14:editId="2E2293D2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0"/>
                <wp:effectExtent l="0" t="0" r="0" b="0"/>
                <wp:wrapNone/>
                <wp:docPr id="13" name="Линия 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2EBD18BE" id="Линия 15" o:spid="_x0000_s1026" style="position:absolute;z-index:-25164032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57.25pt" to="585.3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57728" behindDoc="1" locked="0" layoutInCell="1" allowOverlap="1" wp14:anchorId="7F8DAC03" wp14:editId="790CEF4A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107315" cy="245110"/>
                <wp:effectExtent l="0" t="0" r="6985" b="2540"/>
                <wp:wrapNone/>
                <wp:docPr id="14" name="Прямоугольник 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A4948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647F047B" id="Прямоугольник 16" o:spid="_x0000_s1026" style="position:absolute;margin-left:576.9pt;margin-top:19.15pt;width:8.45pt;height:19.3pt;z-index:-25165875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" fillcolor="#a49481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77184" behindDoc="1" locked="0" layoutInCell="1" allowOverlap="1" wp14:anchorId="0044E1FF" wp14:editId="6D9EADB4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0"/>
                <wp:effectExtent l="0" t="0" r="0" b="0"/>
                <wp:wrapNone/>
                <wp:docPr id="15" name="Линия 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1A082D7A" id="Линия 17" o:spid="_x0000_s1026" style="position:absolute;z-index:-25163929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38.2pt" to="585.3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F35FF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78208" behindDoc="1" locked="0" layoutInCell="1" allowOverlap="1" wp14:anchorId="7B7AC9D3" wp14:editId="3D534E11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0" cy="1721485"/>
                <wp:effectExtent l="0" t="0" r="38100" b="31115"/>
                <wp:wrapNone/>
                <wp:docPr id="16" name="Линия 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14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135D2EA2" id="Линия 18" o:spid="_x0000_s1026" style="position:absolute;z-index:-25163827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9.15pt" to="576.9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</w:p>
    <w:p w14:paraId="196C7303" w14:textId="77777777" w:rsidR="00172265" w:rsidRDefault="00172265" w:rsidP="00E2179F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  <w:bookmarkStart w:id="1" w:name="_Hlk84451124"/>
      <w:bookmarkStart w:id="2" w:name="_Hlk141450255"/>
    </w:p>
    <w:p w14:paraId="1A96F921" w14:textId="1AA34416" w:rsidR="00B26018" w:rsidRDefault="003B1626" w:rsidP="00B26018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  <w:r w:rsidRPr="003B1626">
        <w:rPr>
          <w:b/>
          <w:bCs/>
          <w:sz w:val="28"/>
          <w:szCs w:val="28"/>
          <w:lang w:bidi="ru-RU"/>
        </w:rPr>
        <w:t>СРО-П-202-09082018</w:t>
      </w:r>
    </w:p>
    <w:p w14:paraId="0477CF32" w14:textId="77777777" w:rsidR="003B1626" w:rsidRDefault="003B1626" w:rsidP="00B26018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770C13F9" w14:textId="54D879F0" w:rsidR="00A342FE" w:rsidRDefault="00926B37" w:rsidP="00A342FE">
      <w:pPr>
        <w:spacing w:line="312" w:lineRule="auto"/>
        <w:rPr>
          <w:rFonts w:ascii="Calibri" w:hAnsi="Calibri" w:cs="Calibri"/>
          <w:sz w:val="24"/>
          <w:szCs w:val="24"/>
          <w:lang w:bidi="ru-RU"/>
        </w:rPr>
      </w:pPr>
      <w:bookmarkStart w:id="3" w:name="_Hlk84811485"/>
      <w:bookmarkEnd w:id="1"/>
      <w:r w:rsidRPr="00926B37">
        <w:rPr>
          <w:b/>
          <w:bCs/>
          <w:sz w:val="28"/>
          <w:szCs w:val="28"/>
          <w:lang w:bidi="ru-RU"/>
        </w:rPr>
        <w:t xml:space="preserve">Заказчик: </w:t>
      </w:r>
      <w:r w:rsidR="00750B07" w:rsidRPr="00750B07">
        <w:rPr>
          <w:b/>
          <w:iCs/>
          <w:sz w:val="28"/>
          <w:szCs w:val="28"/>
          <w:lang w:eastAsia="ru-RU" w:bidi="ru-RU"/>
        </w:rPr>
        <w:t>ГБУЗ "</w:t>
      </w:r>
      <w:proofErr w:type="spellStart"/>
      <w:r w:rsidR="00750B07" w:rsidRPr="00750B07">
        <w:rPr>
          <w:b/>
          <w:iCs/>
          <w:sz w:val="28"/>
          <w:szCs w:val="28"/>
          <w:lang w:eastAsia="ru-RU" w:bidi="ru-RU"/>
        </w:rPr>
        <w:t>Навлинская</w:t>
      </w:r>
      <w:proofErr w:type="spellEnd"/>
      <w:r w:rsidR="00750B07" w:rsidRPr="00750B07">
        <w:rPr>
          <w:b/>
          <w:iCs/>
          <w:sz w:val="28"/>
          <w:szCs w:val="28"/>
          <w:lang w:eastAsia="ru-RU" w:bidi="ru-RU"/>
        </w:rPr>
        <w:t xml:space="preserve"> центральная районная больница"</w:t>
      </w:r>
    </w:p>
    <w:p w14:paraId="0B9DF306" w14:textId="77777777" w:rsidR="00926B37" w:rsidRDefault="00926B37" w:rsidP="00A342FE">
      <w:pPr>
        <w:spacing w:line="312" w:lineRule="auto"/>
        <w:rPr>
          <w:rFonts w:ascii="Calibri" w:hAnsi="Calibri" w:cs="Calibri"/>
          <w:sz w:val="24"/>
          <w:szCs w:val="24"/>
          <w:lang w:bidi="ru-RU"/>
        </w:rPr>
      </w:pPr>
    </w:p>
    <w:p w14:paraId="52DFF1C7" w14:textId="77777777" w:rsidR="00530412" w:rsidRDefault="00530412" w:rsidP="00A342FE">
      <w:pPr>
        <w:spacing w:line="312" w:lineRule="auto"/>
        <w:rPr>
          <w:rFonts w:ascii="Calibri" w:hAnsi="Calibri" w:cs="Calibri"/>
          <w:sz w:val="24"/>
          <w:szCs w:val="24"/>
          <w:lang w:bidi="ru-RU"/>
        </w:rPr>
      </w:pPr>
    </w:p>
    <w:p w14:paraId="1DF574CA" w14:textId="15F6119A" w:rsidR="00926B37" w:rsidRDefault="00926B37" w:rsidP="00A342FE">
      <w:pPr>
        <w:spacing w:line="312" w:lineRule="auto"/>
        <w:rPr>
          <w:rFonts w:ascii="Calibri" w:hAnsi="Calibri" w:cs="Calibri"/>
          <w:sz w:val="32"/>
          <w:szCs w:val="32"/>
          <w:lang w:bidi="ru-RU"/>
        </w:rPr>
      </w:pPr>
    </w:p>
    <w:p w14:paraId="1C0E0B94" w14:textId="77777777" w:rsidR="005D729B" w:rsidRPr="00C47C60" w:rsidRDefault="005D729B" w:rsidP="00A342FE">
      <w:pPr>
        <w:spacing w:line="312" w:lineRule="auto"/>
        <w:rPr>
          <w:rFonts w:ascii="Calibri" w:hAnsi="Calibri" w:cs="Calibri"/>
          <w:sz w:val="32"/>
          <w:szCs w:val="32"/>
          <w:lang w:bidi="ru-RU"/>
        </w:rPr>
      </w:pPr>
    </w:p>
    <w:bookmarkEnd w:id="3"/>
    <w:p w14:paraId="602CF3C0" w14:textId="0FE26116" w:rsidR="00B26018" w:rsidRDefault="00F1775A" w:rsidP="00C47C60">
      <w:pPr>
        <w:spacing w:line="312" w:lineRule="auto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Капитальный ремонт поликлиники главного корпуса ГБУЗ "</w:t>
      </w:r>
      <w:proofErr w:type="spellStart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Навлинская</w:t>
      </w:r>
      <w:proofErr w:type="spell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 xml:space="preserve"> ЦРБ", Брянская область, Муниципальный район </w:t>
      </w:r>
      <w:proofErr w:type="spellStart"/>
      <w:proofErr w:type="gramStart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Навлинский</w:t>
      </w:r>
      <w:proofErr w:type="spell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 xml:space="preserve"> ,</w:t>
      </w:r>
      <w:proofErr w:type="gram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 xml:space="preserve"> городское поселение </w:t>
      </w:r>
      <w:proofErr w:type="spellStart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Навлинское</w:t>
      </w:r>
      <w:proofErr w:type="spell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, Рабочий поселок Навля, Улица Полины Осипенко, дом 38А</w:t>
      </w:r>
    </w:p>
    <w:p w14:paraId="7AB3332C" w14:textId="77777777" w:rsidR="00F1775A" w:rsidRDefault="00F1775A" w:rsidP="00C47C60">
      <w:pPr>
        <w:spacing w:line="312" w:lineRule="auto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0A6FC168" w14:textId="77777777" w:rsidR="0036311E" w:rsidRDefault="0036311E" w:rsidP="00C113EC">
      <w:pPr>
        <w:spacing w:line="312" w:lineRule="auto"/>
        <w:rPr>
          <w:rFonts w:asciiTheme="minorHAnsi" w:hAnsiTheme="minorHAnsi" w:cstheme="minorHAnsi"/>
          <w:sz w:val="24"/>
          <w:szCs w:val="24"/>
          <w:lang w:bidi="ru-RU"/>
        </w:rPr>
      </w:pPr>
    </w:p>
    <w:p w14:paraId="28212693" w14:textId="071938A9" w:rsidR="00E07132" w:rsidRPr="00026BE3" w:rsidRDefault="00026BE3" w:rsidP="00026BE3">
      <w:pPr>
        <w:spacing w:line="312" w:lineRule="auto"/>
        <w:jc w:val="center"/>
        <w:rPr>
          <w:sz w:val="36"/>
          <w:szCs w:val="36"/>
          <w:lang w:bidi="ru-RU"/>
        </w:rPr>
      </w:pPr>
      <w:r w:rsidRPr="00026BE3">
        <w:rPr>
          <w:sz w:val="36"/>
          <w:szCs w:val="36"/>
          <w:lang w:bidi="ru-RU"/>
        </w:rPr>
        <w:t>ПРОЕКТНАЯ ДОКУМЕНТАЦИЯ</w:t>
      </w:r>
    </w:p>
    <w:p w14:paraId="78A735EB" w14:textId="41CC683D" w:rsidR="00E07132" w:rsidRDefault="00E07132" w:rsidP="00C113EC">
      <w:pPr>
        <w:spacing w:line="312" w:lineRule="auto"/>
        <w:rPr>
          <w:rFonts w:asciiTheme="minorHAnsi" w:hAnsiTheme="minorHAnsi" w:cstheme="minorHAnsi"/>
          <w:sz w:val="24"/>
          <w:szCs w:val="24"/>
          <w:lang w:bidi="ru-RU"/>
        </w:rPr>
      </w:pPr>
    </w:p>
    <w:p w14:paraId="41D18C29" w14:textId="1EFACD79" w:rsidR="00E07132" w:rsidRDefault="00E07132" w:rsidP="00C113EC">
      <w:pPr>
        <w:spacing w:line="312" w:lineRule="auto"/>
        <w:rPr>
          <w:rFonts w:asciiTheme="minorHAnsi" w:hAnsiTheme="minorHAnsi" w:cstheme="minorHAnsi"/>
          <w:sz w:val="24"/>
          <w:szCs w:val="24"/>
          <w:lang w:bidi="ru-RU"/>
        </w:rPr>
      </w:pPr>
    </w:p>
    <w:p w14:paraId="16A966DD" w14:textId="77777777" w:rsidR="00E07132" w:rsidRDefault="00E07132" w:rsidP="00C113EC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0B0015C1" w14:textId="42781898" w:rsidR="00026BE3" w:rsidRDefault="00E07132" w:rsidP="00026BE3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Theme="minorHAnsi" w:hAnsiTheme="minorHAnsi" w:cstheme="minorHAnsi"/>
          <w:sz w:val="24"/>
          <w:szCs w:val="24"/>
          <w:lang w:bidi="ru-RU"/>
        </w:rPr>
        <w:t xml:space="preserve"> </w:t>
      </w:r>
      <w:bookmarkStart w:id="4" w:name="_Hlk84451174"/>
      <w:r w:rsidR="00FB6DD6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Раздел 1</w:t>
      </w:r>
      <w:r w:rsidR="00F926D4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2</w:t>
      </w:r>
      <w:r w:rsidR="00FB6DD6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. «</w:t>
      </w:r>
      <w:r w:rsidR="00026BE3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 xml:space="preserve">Смета на </w:t>
      </w:r>
      <w:r w:rsidR="00FB6DD6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капитальный ремонт</w:t>
      </w:r>
      <w:r w:rsidR="00026BE3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 xml:space="preserve"> объект</w:t>
      </w:r>
      <w:r w:rsidR="00FB6DD6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а</w:t>
      </w:r>
      <w:r w:rsidR="00026BE3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 xml:space="preserve"> капитального строительства»</w:t>
      </w:r>
      <w:bookmarkEnd w:id="4"/>
    </w:p>
    <w:p w14:paraId="74CD5FD0" w14:textId="05E1AEC5" w:rsidR="00026BE3" w:rsidRDefault="00026BE3" w:rsidP="00026BE3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7A4E41B1" w14:textId="77777777" w:rsidR="001177E7" w:rsidRDefault="001177E7" w:rsidP="001177E7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5EDDF02D" w14:textId="0353D1B5" w:rsidR="00026BE3" w:rsidRDefault="00026BE3" w:rsidP="00FB6DD6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41A0BAAF" w14:textId="1DA43E19" w:rsidR="00026BE3" w:rsidRDefault="00750B07" w:rsidP="00026BE3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11</w:t>
      </w:r>
      <w:r w:rsidR="00026BE3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</w:t>
      </w:r>
      <w:r w:rsidR="005900FC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0</w:t>
      </w: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2</w:t>
      </w:r>
      <w:r w:rsidR="00026BE3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/202</w:t>
      </w:r>
      <w:r w:rsidR="00723385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6</w:t>
      </w:r>
      <w:r w:rsidR="00026BE3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</w:t>
      </w:r>
      <w:r w:rsidR="00B03337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1</w:t>
      </w:r>
      <w:r w:rsidR="00F926D4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2</w:t>
      </w:r>
      <w:r w:rsidR="00026BE3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-СМ</w:t>
      </w:r>
    </w:p>
    <w:p w14:paraId="4795F296" w14:textId="5E8841A0" w:rsidR="00026BE3" w:rsidRDefault="00026BE3" w:rsidP="00026BE3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06F78C30" w14:textId="20B904D2" w:rsidR="00026BE3" w:rsidRDefault="00026BE3" w:rsidP="00FB6DD6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76A71F1C" w14:textId="77777777" w:rsidR="00FB6DD6" w:rsidRDefault="00FB6DD6" w:rsidP="00FB6DD6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273B16B1" w14:textId="77777777" w:rsidR="001177E7" w:rsidRDefault="001177E7" w:rsidP="00FB6DD6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4CF0DAE7" w14:textId="1067DF6F" w:rsidR="00B26018" w:rsidRDefault="00B26018" w:rsidP="00026BE3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7BF3684F" w14:textId="43F58760" w:rsidR="00750B07" w:rsidRDefault="00750B07" w:rsidP="00026BE3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3D573E46" w14:textId="77777777" w:rsidR="00750B07" w:rsidRDefault="00750B07" w:rsidP="00026BE3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539D9594" w14:textId="40EEF64F" w:rsidR="00026BE3" w:rsidRDefault="00026BE3" w:rsidP="00026BE3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  <w:r w:rsidRPr="009E6A1E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Брянск-202</w:t>
      </w:r>
      <w:bookmarkEnd w:id="2"/>
      <w:r w:rsidR="00723385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6</w:t>
      </w:r>
    </w:p>
    <w:p w14:paraId="2A6C1B81" w14:textId="77777777" w:rsidR="00750B07" w:rsidRDefault="00750B07" w:rsidP="00026BE3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bookmarkEnd w:id="0"/>
    <w:p w14:paraId="4110729F" w14:textId="20281ADD" w:rsidR="004E644B" w:rsidRDefault="005900FC" w:rsidP="005900FC">
      <w:pPr>
        <w:jc w:val="center"/>
        <w:rPr>
          <w:b/>
          <w:bCs/>
          <w:sz w:val="28"/>
          <w:szCs w:val="28"/>
        </w:rPr>
      </w:pPr>
      <w:r w:rsidRPr="005900FC">
        <w:rPr>
          <w:b/>
          <w:bCs/>
          <w:sz w:val="28"/>
          <w:szCs w:val="28"/>
        </w:rPr>
        <w:lastRenderedPageBreak/>
        <w:t>Перечень документов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704"/>
        <w:gridCol w:w="1559"/>
        <w:gridCol w:w="5245"/>
        <w:gridCol w:w="1843"/>
      </w:tblGrid>
      <w:tr w:rsidR="005900FC" w14:paraId="66E05286" w14:textId="77777777" w:rsidTr="005900FC">
        <w:tc>
          <w:tcPr>
            <w:tcW w:w="704" w:type="dxa"/>
          </w:tcPr>
          <w:p w14:paraId="7CA40D45" w14:textId="08B68310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  <w:r w:rsidRPr="005900FC">
              <w:rPr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14:paraId="3C9DF90B" w14:textId="603270D4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сметных расчетов (смет)</w:t>
            </w:r>
          </w:p>
        </w:tc>
        <w:tc>
          <w:tcPr>
            <w:tcW w:w="5245" w:type="dxa"/>
          </w:tcPr>
          <w:p w14:paraId="1367F7D6" w14:textId="1F4ED9EB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843" w:type="dxa"/>
          </w:tcPr>
          <w:p w14:paraId="169B823E" w14:textId="26EDDCDA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</w:t>
            </w:r>
          </w:p>
        </w:tc>
      </w:tr>
      <w:tr w:rsidR="005900FC" w14:paraId="717851E2" w14:textId="77777777" w:rsidTr="005900FC">
        <w:tc>
          <w:tcPr>
            <w:tcW w:w="704" w:type="dxa"/>
          </w:tcPr>
          <w:p w14:paraId="46CABBE4" w14:textId="77777777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A96F22B" w14:textId="77777777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3BD53B61" w14:textId="77777777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7E53D752" w14:textId="77777777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5900FC" w14:paraId="5C0FA749" w14:textId="77777777" w:rsidTr="005900FC">
        <w:tc>
          <w:tcPr>
            <w:tcW w:w="704" w:type="dxa"/>
          </w:tcPr>
          <w:p w14:paraId="2FEA36ED" w14:textId="0E3E4F8B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749E442" w14:textId="77777777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78C6A0B9" w14:textId="431578EA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 документов</w:t>
            </w:r>
          </w:p>
        </w:tc>
        <w:tc>
          <w:tcPr>
            <w:tcW w:w="1843" w:type="dxa"/>
          </w:tcPr>
          <w:p w14:paraId="7710D6DC" w14:textId="1A3463BB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5900FC" w14:paraId="12F30866" w14:textId="77777777" w:rsidTr="005900FC">
        <w:tc>
          <w:tcPr>
            <w:tcW w:w="704" w:type="dxa"/>
          </w:tcPr>
          <w:p w14:paraId="5F9194FA" w14:textId="077E51C1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F0D2584" w14:textId="77777777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66652BF7" w14:textId="37707D11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 приеме передачи документов</w:t>
            </w:r>
          </w:p>
        </w:tc>
        <w:tc>
          <w:tcPr>
            <w:tcW w:w="1843" w:type="dxa"/>
          </w:tcPr>
          <w:p w14:paraId="52549C0A" w14:textId="56B35921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5900FC" w14:paraId="592F1360" w14:textId="77777777" w:rsidTr="005900FC">
        <w:tc>
          <w:tcPr>
            <w:tcW w:w="704" w:type="dxa"/>
          </w:tcPr>
          <w:p w14:paraId="1095DF97" w14:textId="14130CD1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60AF4F9D" w14:textId="77777777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408E16DF" w14:textId="701A2635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Раздел. Сметная документация</w:t>
            </w:r>
          </w:p>
        </w:tc>
        <w:tc>
          <w:tcPr>
            <w:tcW w:w="1843" w:type="dxa"/>
          </w:tcPr>
          <w:p w14:paraId="261044E0" w14:textId="252B7490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5900FC" w14:paraId="76763D77" w14:textId="77777777" w:rsidTr="005900FC">
        <w:tc>
          <w:tcPr>
            <w:tcW w:w="704" w:type="dxa"/>
          </w:tcPr>
          <w:p w14:paraId="7E072715" w14:textId="39DF6E24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3734F54" w14:textId="77777777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29B74FB7" w14:textId="53ED8DBD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 применении затрат</w:t>
            </w:r>
          </w:p>
        </w:tc>
        <w:tc>
          <w:tcPr>
            <w:tcW w:w="1843" w:type="dxa"/>
          </w:tcPr>
          <w:p w14:paraId="7879DF3E" w14:textId="0F238771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5900FC" w14:paraId="2A41CA85" w14:textId="77777777" w:rsidTr="005900FC">
        <w:tc>
          <w:tcPr>
            <w:tcW w:w="704" w:type="dxa"/>
          </w:tcPr>
          <w:p w14:paraId="3120E675" w14:textId="4B91281B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5635E374" w14:textId="77777777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6C63C7E2" w14:textId="5419A6F8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об утилизации строительного мусора</w:t>
            </w:r>
          </w:p>
        </w:tc>
        <w:tc>
          <w:tcPr>
            <w:tcW w:w="1843" w:type="dxa"/>
          </w:tcPr>
          <w:p w14:paraId="4AF814C6" w14:textId="610FA655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5900FC" w14:paraId="49550973" w14:textId="77777777" w:rsidTr="005900FC">
        <w:tc>
          <w:tcPr>
            <w:tcW w:w="704" w:type="dxa"/>
          </w:tcPr>
          <w:p w14:paraId="39031AF2" w14:textId="1ABC6329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472D8C75" w14:textId="77777777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3972367A" w14:textId="33A0AF7E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Ком. Предложение по утилизации</w:t>
            </w:r>
          </w:p>
        </w:tc>
        <w:tc>
          <w:tcPr>
            <w:tcW w:w="1843" w:type="dxa"/>
          </w:tcPr>
          <w:p w14:paraId="6DA0B538" w14:textId="306CF222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5900FC" w14:paraId="7B5DDF73" w14:textId="77777777" w:rsidTr="005900FC">
        <w:tc>
          <w:tcPr>
            <w:tcW w:w="704" w:type="dxa"/>
          </w:tcPr>
          <w:p w14:paraId="325C29BF" w14:textId="0B3D9FCB" w:rsid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14BA5131" w14:textId="77777777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4AC97F3F" w14:textId="646075CE" w:rsidR="005900FC" w:rsidRDefault="005900FC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</w:tcPr>
          <w:p w14:paraId="2F236170" w14:textId="5E91C15D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5900FC" w14:paraId="4698095B" w14:textId="77777777" w:rsidTr="005900FC">
        <w:tc>
          <w:tcPr>
            <w:tcW w:w="704" w:type="dxa"/>
          </w:tcPr>
          <w:p w14:paraId="295C3A46" w14:textId="20076868" w:rsidR="005900FC" w:rsidRDefault="00C47C60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52344E72" w14:textId="100A706B" w:rsidR="005900FC" w:rsidRPr="005900FC" w:rsidRDefault="005900FC" w:rsidP="005900FC">
            <w:pPr>
              <w:jc w:val="center"/>
              <w:rPr>
                <w:sz w:val="24"/>
                <w:szCs w:val="24"/>
              </w:rPr>
            </w:pPr>
            <w:r w:rsidRPr="005900FC">
              <w:rPr>
                <w:sz w:val="24"/>
                <w:szCs w:val="24"/>
              </w:rPr>
              <w:t>ССРСС-01</w:t>
            </w:r>
          </w:p>
        </w:tc>
        <w:tc>
          <w:tcPr>
            <w:tcW w:w="5245" w:type="dxa"/>
          </w:tcPr>
          <w:p w14:paraId="3BB23C0A" w14:textId="5555B3AD" w:rsidR="005900FC" w:rsidRDefault="005900FC" w:rsidP="005900FC">
            <w:pPr>
              <w:jc w:val="both"/>
              <w:rPr>
                <w:sz w:val="24"/>
                <w:szCs w:val="24"/>
              </w:rPr>
            </w:pPr>
            <w:r w:rsidRPr="005900FC">
              <w:rPr>
                <w:sz w:val="24"/>
                <w:szCs w:val="24"/>
              </w:rPr>
              <w:t xml:space="preserve">Сводный сметный расчет в </w:t>
            </w:r>
            <w:r>
              <w:rPr>
                <w:sz w:val="24"/>
                <w:szCs w:val="24"/>
              </w:rPr>
              <w:t>текущих</w:t>
            </w:r>
            <w:r w:rsidRPr="005900FC">
              <w:rPr>
                <w:sz w:val="24"/>
                <w:szCs w:val="24"/>
              </w:rPr>
              <w:t xml:space="preserve"> ценах</w:t>
            </w:r>
          </w:p>
        </w:tc>
        <w:tc>
          <w:tcPr>
            <w:tcW w:w="1843" w:type="dxa"/>
          </w:tcPr>
          <w:p w14:paraId="3FB61031" w14:textId="4D01877D" w:rsidR="005900FC" w:rsidRPr="005900FC" w:rsidRDefault="005900FC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18CA10DD" w14:textId="77777777" w:rsidTr="005900FC">
        <w:tc>
          <w:tcPr>
            <w:tcW w:w="704" w:type="dxa"/>
          </w:tcPr>
          <w:p w14:paraId="2A3A8964" w14:textId="5DBB4EF1" w:rsidR="00E74F35" w:rsidRDefault="00B26018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22B58B6F" w14:textId="2FA5C17E" w:rsidR="00E74F35" w:rsidRDefault="00E74F35" w:rsidP="0059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№02-01-01</w:t>
            </w:r>
          </w:p>
        </w:tc>
        <w:tc>
          <w:tcPr>
            <w:tcW w:w="5245" w:type="dxa"/>
          </w:tcPr>
          <w:p w14:paraId="29B2ED74" w14:textId="15EAD73B" w:rsidR="00E74F35" w:rsidRDefault="00E74F3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Локальный сметный расчет №02-01-01</w:t>
            </w:r>
          </w:p>
        </w:tc>
        <w:tc>
          <w:tcPr>
            <w:tcW w:w="1843" w:type="dxa"/>
          </w:tcPr>
          <w:p w14:paraId="504C4398" w14:textId="636539DC" w:rsidR="00E74F35" w:rsidRPr="005900FC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22548366" w14:textId="77777777" w:rsidTr="005900FC">
        <w:tc>
          <w:tcPr>
            <w:tcW w:w="704" w:type="dxa"/>
          </w:tcPr>
          <w:p w14:paraId="4E511A9E" w14:textId="28177E7E" w:rsidR="00E74F35" w:rsidRDefault="0072338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1876F3EC" w14:textId="14BE805A" w:rsidR="00E74F35" w:rsidRDefault="00E74F35" w:rsidP="0059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№02-01-02</w:t>
            </w:r>
          </w:p>
        </w:tc>
        <w:tc>
          <w:tcPr>
            <w:tcW w:w="5245" w:type="dxa"/>
          </w:tcPr>
          <w:p w14:paraId="26785404" w14:textId="65DA6EFE" w:rsidR="00E74F35" w:rsidRDefault="00E74F3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Локальный сметный расчет №02-01-02</w:t>
            </w:r>
          </w:p>
        </w:tc>
        <w:tc>
          <w:tcPr>
            <w:tcW w:w="1843" w:type="dxa"/>
          </w:tcPr>
          <w:p w14:paraId="713BE887" w14:textId="3D69A1BC" w:rsidR="00E74F35" w:rsidRPr="005900FC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055A9E28" w14:textId="77777777" w:rsidTr="005900FC">
        <w:tc>
          <w:tcPr>
            <w:tcW w:w="704" w:type="dxa"/>
          </w:tcPr>
          <w:p w14:paraId="4CD24966" w14:textId="7CC339C9" w:rsidR="00E74F35" w:rsidRDefault="0072338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3A56B4DB" w14:textId="7C36F823" w:rsidR="00E74F35" w:rsidRDefault="00E74F35" w:rsidP="0059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№02-01-03</w:t>
            </w:r>
          </w:p>
        </w:tc>
        <w:tc>
          <w:tcPr>
            <w:tcW w:w="5245" w:type="dxa"/>
          </w:tcPr>
          <w:p w14:paraId="2B65177E" w14:textId="5C1346E6" w:rsidR="00E74F35" w:rsidRDefault="00E74F3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Локальный сметный расчет №02-01-03</w:t>
            </w:r>
          </w:p>
        </w:tc>
        <w:tc>
          <w:tcPr>
            <w:tcW w:w="1843" w:type="dxa"/>
          </w:tcPr>
          <w:p w14:paraId="6042FFC2" w14:textId="186E89F5" w:rsidR="00E74F35" w:rsidRPr="005900FC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588293CB" w14:textId="77777777" w:rsidTr="005900FC">
        <w:tc>
          <w:tcPr>
            <w:tcW w:w="704" w:type="dxa"/>
          </w:tcPr>
          <w:p w14:paraId="4461A75B" w14:textId="5EF4B4E6" w:rsidR="00750B07" w:rsidRDefault="00750B07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15E2E1D" w14:textId="743FCEE3" w:rsidR="00750B07" w:rsidRPr="00750B07" w:rsidRDefault="00750B07" w:rsidP="00750B07">
            <w:pPr>
              <w:jc w:val="center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№02-01-04</w:t>
            </w:r>
          </w:p>
        </w:tc>
        <w:tc>
          <w:tcPr>
            <w:tcW w:w="5245" w:type="dxa"/>
          </w:tcPr>
          <w:p w14:paraId="451C097E" w14:textId="2505427F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Локальный сметный расчет №02-01-04</w:t>
            </w:r>
          </w:p>
        </w:tc>
        <w:tc>
          <w:tcPr>
            <w:tcW w:w="1843" w:type="dxa"/>
          </w:tcPr>
          <w:p w14:paraId="5FA50375" w14:textId="77777777" w:rsidR="00750B07" w:rsidRPr="005900FC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20568983" w14:textId="77777777" w:rsidTr="005900FC">
        <w:tc>
          <w:tcPr>
            <w:tcW w:w="704" w:type="dxa"/>
          </w:tcPr>
          <w:p w14:paraId="6356A107" w14:textId="0953FBF2" w:rsidR="00750B07" w:rsidRDefault="00750B07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0D6C6E1A" w14:textId="04BD5504" w:rsidR="00750B07" w:rsidRPr="00750B07" w:rsidRDefault="00750B07" w:rsidP="00750B07">
            <w:pPr>
              <w:jc w:val="center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№02-01-05</w:t>
            </w:r>
          </w:p>
        </w:tc>
        <w:tc>
          <w:tcPr>
            <w:tcW w:w="5245" w:type="dxa"/>
          </w:tcPr>
          <w:p w14:paraId="13C885C8" w14:textId="60334C92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Локальный сметный расчет №02-01-05</w:t>
            </w:r>
          </w:p>
        </w:tc>
        <w:tc>
          <w:tcPr>
            <w:tcW w:w="1843" w:type="dxa"/>
          </w:tcPr>
          <w:p w14:paraId="0EC11530" w14:textId="77777777" w:rsidR="00750B07" w:rsidRPr="005900FC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69230B5E" w14:textId="77777777" w:rsidTr="005900FC">
        <w:tc>
          <w:tcPr>
            <w:tcW w:w="704" w:type="dxa"/>
          </w:tcPr>
          <w:p w14:paraId="46180D51" w14:textId="73B67A1D" w:rsidR="00750B07" w:rsidRDefault="00750B07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23C3C241" w14:textId="53A775C7" w:rsidR="00750B07" w:rsidRPr="00750B07" w:rsidRDefault="00750B07" w:rsidP="00750B07">
            <w:pPr>
              <w:jc w:val="center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№02-01-06</w:t>
            </w:r>
          </w:p>
        </w:tc>
        <w:tc>
          <w:tcPr>
            <w:tcW w:w="5245" w:type="dxa"/>
          </w:tcPr>
          <w:p w14:paraId="28000BAF" w14:textId="3CA7C66F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Локальный сметный расчет №02-01-06</w:t>
            </w:r>
          </w:p>
        </w:tc>
        <w:tc>
          <w:tcPr>
            <w:tcW w:w="1843" w:type="dxa"/>
          </w:tcPr>
          <w:p w14:paraId="24CD0AC6" w14:textId="77777777" w:rsidR="00750B07" w:rsidRPr="005900FC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0C799EB4" w14:textId="77777777" w:rsidTr="005900FC">
        <w:tc>
          <w:tcPr>
            <w:tcW w:w="704" w:type="dxa"/>
          </w:tcPr>
          <w:p w14:paraId="2E45DB08" w14:textId="18CA60C6" w:rsidR="00750B07" w:rsidRDefault="00750B07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48F0900E" w14:textId="732B6CE1" w:rsidR="00750B07" w:rsidRPr="00750B07" w:rsidRDefault="00750B07" w:rsidP="00750B07">
            <w:pPr>
              <w:jc w:val="center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№02-01-07</w:t>
            </w:r>
          </w:p>
        </w:tc>
        <w:tc>
          <w:tcPr>
            <w:tcW w:w="5245" w:type="dxa"/>
          </w:tcPr>
          <w:p w14:paraId="4FD3543C" w14:textId="09C699B4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Локальный сметный расчет №02-01-07</w:t>
            </w:r>
          </w:p>
        </w:tc>
        <w:tc>
          <w:tcPr>
            <w:tcW w:w="1843" w:type="dxa"/>
          </w:tcPr>
          <w:p w14:paraId="795351E4" w14:textId="77777777" w:rsidR="00750B07" w:rsidRPr="005900FC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458466E5" w14:textId="77777777" w:rsidTr="005900FC">
        <w:tc>
          <w:tcPr>
            <w:tcW w:w="704" w:type="dxa"/>
          </w:tcPr>
          <w:p w14:paraId="3E90D716" w14:textId="44715E2B" w:rsidR="00750B07" w:rsidRDefault="00750B07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5982EC6" w14:textId="7880A93B" w:rsidR="00750B07" w:rsidRPr="00750B07" w:rsidRDefault="00750B07" w:rsidP="00750B07">
            <w:pPr>
              <w:jc w:val="center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№02-01-08</w:t>
            </w:r>
          </w:p>
        </w:tc>
        <w:tc>
          <w:tcPr>
            <w:tcW w:w="5245" w:type="dxa"/>
          </w:tcPr>
          <w:p w14:paraId="4A473C38" w14:textId="504D4472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Локальный сметный расчет №02-01-08</w:t>
            </w:r>
          </w:p>
        </w:tc>
        <w:tc>
          <w:tcPr>
            <w:tcW w:w="1843" w:type="dxa"/>
          </w:tcPr>
          <w:p w14:paraId="29DE0577" w14:textId="77777777" w:rsidR="00750B07" w:rsidRPr="005900FC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AF735A" w14:paraId="31225719" w14:textId="77777777" w:rsidTr="005900FC">
        <w:tc>
          <w:tcPr>
            <w:tcW w:w="704" w:type="dxa"/>
          </w:tcPr>
          <w:p w14:paraId="1B466B93" w14:textId="00C559C5" w:rsidR="00AF735A" w:rsidRDefault="00AF735A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77999AB3" w14:textId="00449CFB" w:rsidR="00AF735A" w:rsidRPr="00750B07" w:rsidRDefault="00AF735A" w:rsidP="00750B07">
            <w:pPr>
              <w:jc w:val="center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№02-01-0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14:paraId="5AD0BCFC" w14:textId="35BBEE6A" w:rsidR="00AF735A" w:rsidRPr="00750B07" w:rsidRDefault="00AF735A" w:rsidP="00750B07">
            <w:pPr>
              <w:jc w:val="both"/>
              <w:rPr>
                <w:sz w:val="24"/>
                <w:szCs w:val="24"/>
              </w:rPr>
            </w:pPr>
            <w:r w:rsidRPr="00AF735A">
              <w:rPr>
                <w:sz w:val="24"/>
                <w:szCs w:val="24"/>
              </w:rPr>
              <w:t>Локальный сметный расчет №02-01-0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14EF0869" w14:textId="77777777" w:rsidR="00AF735A" w:rsidRPr="005900FC" w:rsidRDefault="00AF735A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584998" w14:paraId="2F3FB67B" w14:textId="77777777" w:rsidTr="005900FC">
        <w:tc>
          <w:tcPr>
            <w:tcW w:w="704" w:type="dxa"/>
          </w:tcPr>
          <w:p w14:paraId="57054517" w14:textId="2E3E15FD" w:rsidR="00584998" w:rsidRDefault="00DF6D74" w:rsidP="005849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00385B2D" w14:textId="231BA638" w:rsidR="00584998" w:rsidRPr="00584998" w:rsidRDefault="00584998" w:rsidP="00584998">
            <w:pPr>
              <w:jc w:val="center"/>
              <w:rPr>
                <w:sz w:val="24"/>
                <w:szCs w:val="24"/>
              </w:rPr>
            </w:pPr>
            <w:r w:rsidRPr="00584998">
              <w:rPr>
                <w:sz w:val="24"/>
                <w:szCs w:val="24"/>
              </w:rPr>
              <w:t>№09-01-01</w:t>
            </w:r>
          </w:p>
        </w:tc>
        <w:tc>
          <w:tcPr>
            <w:tcW w:w="5245" w:type="dxa"/>
          </w:tcPr>
          <w:p w14:paraId="0D0E7C55" w14:textId="41F3CE3A" w:rsidR="00584998" w:rsidRPr="00584998" w:rsidRDefault="00584998" w:rsidP="00584998">
            <w:pPr>
              <w:jc w:val="both"/>
              <w:rPr>
                <w:sz w:val="24"/>
                <w:szCs w:val="24"/>
              </w:rPr>
            </w:pPr>
            <w:r w:rsidRPr="00584998">
              <w:rPr>
                <w:sz w:val="24"/>
                <w:szCs w:val="24"/>
              </w:rPr>
              <w:t>Локальный сметный расчет №09-01-01</w:t>
            </w:r>
          </w:p>
        </w:tc>
        <w:tc>
          <w:tcPr>
            <w:tcW w:w="1843" w:type="dxa"/>
          </w:tcPr>
          <w:p w14:paraId="7FC47815" w14:textId="77777777" w:rsidR="00584998" w:rsidRPr="005900FC" w:rsidRDefault="00584998" w:rsidP="00584998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30AFEEFF" w14:textId="77777777" w:rsidTr="005900FC">
        <w:tc>
          <w:tcPr>
            <w:tcW w:w="704" w:type="dxa"/>
          </w:tcPr>
          <w:p w14:paraId="6CDF6CBB" w14:textId="54339246" w:rsidR="00E74F35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14:paraId="525B2D01" w14:textId="4967AA62" w:rsidR="00E74F35" w:rsidRDefault="00E74F35" w:rsidP="0059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№09-01</w:t>
            </w:r>
          </w:p>
        </w:tc>
        <w:tc>
          <w:tcPr>
            <w:tcW w:w="5245" w:type="dxa"/>
          </w:tcPr>
          <w:p w14:paraId="0EDA6EEF" w14:textId="1234EB00" w:rsidR="00E74F35" w:rsidRDefault="00E74F3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затрат на утилизацию мусора</w:t>
            </w:r>
          </w:p>
        </w:tc>
        <w:tc>
          <w:tcPr>
            <w:tcW w:w="1843" w:type="dxa"/>
          </w:tcPr>
          <w:p w14:paraId="6CDE8C0E" w14:textId="651CD8E4" w:rsidR="00E74F35" w:rsidRPr="005900FC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03DA4171" w14:textId="77777777" w:rsidTr="005900FC">
        <w:tc>
          <w:tcPr>
            <w:tcW w:w="704" w:type="dxa"/>
          </w:tcPr>
          <w:p w14:paraId="4586F954" w14:textId="0AAE989B" w:rsidR="00E74F35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6617EC65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3ED4D993" w14:textId="116D0600" w:rsidR="00E74F35" w:rsidRDefault="00E74F3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 полигоне по утилизации мусора</w:t>
            </w:r>
          </w:p>
        </w:tc>
        <w:tc>
          <w:tcPr>
            <w:tcW w:w="1843" w:type="dxa"/>
          </w:tcPr>
          <w:p w14:paraId="06ABB20D" w14:textId="40D3D407" w:rsidR="00E74F35" w:rsidRPr="005900FC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1C1BBD5D" w14:textId="77777777" w:rsidTr="005900FC">
        <w:tc>
          <w:tcPr>
            <w:tcW w:w="704" w:type="dxa"/>
          </w:tcPr>
          <w:p w14:paraId="27EC20ED" w14:textId="009060B8" w:rsidR="00E74F35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14:paraId="28B7E4D6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31D2BD2F" w14:textId="1D79D621" w:rsidR="00E74F35" w:rsidRDefault="00E74F3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Раздел. Ведомость объемов работ</w:t>
            </w:r>
          </w:p>
        </w:tc>
        <w:tc>
          <w:tcPr>
            <w:tcW w:w="1843" w:type="dxa"/>
          </w:tcPr>
          <w:p w14:paraId="7CB08CF0" w14:textId="1979F0C1" w:rsidR="00E74F35" w:rsidRPr="005900FC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5782E6DB" w14:textId="77777777" w:rsidTr="005900FC">
        <w:tc>
          <w:tcPr>
            <w:tcW w:w="704" w:type="dxa"/>
          </w:tcPr>
          <w:p w14:paraId="18F32747" w14:textId="1906E43C" w:rsidR="00E74F35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14:paraId="43368531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1DA07DB2" w14:textId="355CE6AC" w:rsidR="00E74F35" w:rsidRDefault="00E74F3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объемов работ к ЛС 02-01-01</w:t>
            </w:r>
          </w:p>
        </w:tc>
        <w:tc>
          <w:tcPr>
            <w:tcW w:w="1843" w:type="dxa"/>
          </w:tcPr>
          <w:p w14:paraId="3102E7C9" w14:textId="7615D847" w:rsidR="00E74F35" w:rsidRPr="005900FC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1466C448" w14:textId="77777777" w:rsidTr="005900FC">
        <w:tc>
          <w:tcPr>
            <w:tcW w:w="704" w:type="dxa"/>
          </w:tcPr>
          <w:p w14:paraId="2331B45E" w14:textId="05FDFD72" w:rsidR="00E74F35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14:paraId="44E14CDF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124ECEDF" w14:textId="55B1A240" w:rsidR="00E74F35" w:rsidRDefault="00E74F3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объемов работ к ЛС 02-01-02</w:t>
            </w:r>
          </w:p>
        </w:tc>
        <w:tc>
          <w:tcPr>
            <w:tcW w:w="1843" w:type="dxa"/>
          </w:tcPr>
          <w:p w14:paraId="7462FBE7" w14:textId="3F171687" w:rsidR="00E74F35" w:rsidRPr="00AF181B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6D1D6C2E" w14:textId="77777777" w:rsidTr="005900FC">
        <w:tc>
          <w:tcPr>
            <w:tcW w:w="704" w:type="dxa"/>
          </w:tcPr>
          <w:p w14:paraId="53E8AC3D" w14:textId="5D0A7C4F" w:rsidR="00E74F35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2024797A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32550494" w14:textId="15795BB7" w:rsidR="00E74F35" w:rsidRDefault="00E74F35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объемов работ к ЛС 02-01-03</w:t>
            </w:r>
          </w:p>
        </w:tc>
        <w:tc>
          <w:tcPr>
            <w:tcW w:w="1843" w:type="dxa"/>
          </w:tcPr>
          <w:p w14:paraId="029D71A5" w14:textId="73C800E5" w:rsidR="00E74F35" w:rsidRPr="00AF181B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0B7839A0" w14:textId="77777777" w:rsidTr="005900FC">
        <w:tc>
          <w:tcPr>
            <w:tcW w:w="704" w:type="dxa"/>
          </w:tcPr>
          <w:p w14:paraId="65AED4A3" w14:textId="6C2EC9BC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14:paraId="7F205F48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17F446D8" w14:textId="0389AB23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Ведомость объемов работ к ЛС 02-01-04</w:t>
            </w:r>
          </w:p>
        </w:tc>
        <w:tc>
          <w:tcPr>
            <w:tcW w:w="1843" w:type="dxa"/>
          </w:tcPr>
          <w:p w14:paraId="114E7F59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2C2457F3" w14:textId="77777777" w:rsidTr="005900FC">
        <w:tc>
          <w:tcPr>
            <w:tcW w:w="704" w:type="dxa"/>
          </w:tcPr>
          <w:p w14:paraId="0E227ACC" w14:textId="1EB21190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5BCDABAA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7C3F8480" w14:textId="1C1A3C9C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Ведомость объемов работ к ЛС 02-01-05</w:t>
            </w:r>
          </w:p>
        </w:tc>
        <w:tc>
          <w:tcPr>
            <w:tcW w:w="1843" w:type="dxa"/>
          </w:tcPr>
          <w:p w14:paraId="2BCB2A59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03909101" w14:textId="77777777" w:rsidTr="005900FC">
        <w:tc>
          <w:tcPr>
            <w:tcW w:w="704" w:type="dxa"/>
          </w:tcPr>
          <w:p w14:paraId="3462F685" w14:textId="511166AD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14:paraId="539810F3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0BCF22CE" w14:textId="07F0821D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Ведомость объемов работ к ЛС 02-01-06</w:t>
            </w:r>
          </w:p>
        </w:tc>
        <w:tc>
          <w:tcPr>
            <w:tcW w:w="1843" w:type="dxa"/>
          </w:tcPr>
          <w:p w14:paraId="2476FB39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688446BC" w14:textId="77777777" w:rsidTr="005900FC">
        <w:tc>
          <w:tcPr>
            <w:tcW w:w="704" w:type="dxa"/>
          </w:tcPr>
          <w:p w14:paraId="266C795F" w14:textId="555E35AA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14:paraId="2A78FA7E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7E2E8A76" w14:textId="436920A8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Ведомость объемов работ к ЛС 02-01-07</w:t>
            </w:r>
          </w:p>
        </w:tc>
        <w:tc>
          <w:tcPr>
            <w:tcW w:w="1843" w:type="dxa"/>
          </w:tcPr>
          <w:p w14:paraId="5A82D723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39D06EB6" w14:textId="77777777" w:rsidTr="005900FC">
        <w:tc>
          <w:tcPr>
            <w:tcW w:w="704" w:type="dxa"/>
          </w:tcPr>
          <w:p w14:paraId="0D50F34B" w14:textId="4A18451F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14:paraId="75922D9B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03EC7758" w14:textId="06C1CE0D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Ведомость объемов работ к ЛС 02-01-08</w:t>
            </w:r>
          </w:p>
        </w:tc>
        <w:tc>
          <w:tcPr>
            <w:tcW w:w="1843" w:type="dxa"/>
          </w:tcPr>
          <w:p w14:paraId="21AB0AF7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AF735A" w14:paraId="2D74207F" w14:textId="77777777" w:rsidTr="005900FC">
        <w:tc>
          <w:tcPr>
            <w:tcW w:w="704" w:type="dxa"/>
          </w:tcPr>
          <w:p w14:paraId="0386BDB6" w14:textId="1C08A9D6" w:rsidR="00AF735A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6328AB6F" w14:textId="77777777" w:rsidR="00AF735A" w:rsidRDefault="00AF735A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2A45A3A2" w14:textId="6B2789EB" w:rsidR="00AF735A" w:rsidRPr="00750B07" w:rsidRDefault="00AF735A" w:rsidP="00750B07">
            <w:pPr>
              <w:jc w:val="both"/>
              <w:rPr>
                <w:sz w:val="24"/>
                <w:szCs w:val="24"/>
              </w:rPr>
            </w:pPr>
            <w:r w:rsidRPr="00AF735A">
              <w:rPr>
                <w:sz w:val="24"/>
                <w:szCs w:val="24"/>
              </w:rPr>
              <w:t>Ведомость объемов работ к ЛС 02-01-0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4CA33D51" w14:textId="77777777" w:rsidR="00AF735A" w:rsidRPr="00AF181B" w:rsidRDefault="00AF735A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284BF0BE" w14:textId="77777777" w:rsidTr="005900FC">
        <w:tc>
          <w:tcPr>
            <w:tcW w:w="704" w:type="dxa"/>
          </w:tcPr>
          <w:p w14:paraId="0043D3E6" w14:textId="1F8FC7DA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14:paraId="4524C79E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2F0AC08F" w14:textId="7C0F69E2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Ведомость объемов работ к ЛС 09-01-01</w:t>
            </w:r>
          </w:p>
        </w:tc>
        <w:tc>
          <w:tcPr>
            <w:tcW w:w="1843" w:type="dxa"/>
          </w:tcPr>
          <w:p w14:paraId="4A89ECBD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644923FE" w14:textId="77777777" w:rsidTr="005900FC">
        <w:tc>
          <w:tcPr>
            <w:tcW w:w="704" w:type="dxa"/>
          </w:tcPr>
          <w:p w14:paraId="0354A533" w14:textId="209CF80B" w:rsidR="00E74F35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14:paraId="61523572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29D93ECB" w14:textId="0E26D893" w:rsidR="00E74F35" w:rsidRDefault="00B26018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Дефектная ведомость</w:t>
            </w:r>
            <w:r w:rsidR="00E74F35">
              <w:rPr>
                <w:sz w:val="24"/>
                <w:szCs w:val="24"/>
              </w:rPr>
              <w:t xml:space="preserve"> к ЛС 02-01-0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E4ABD34" w14:textId="5AD758CF" w:rsidR="00E74F35" w:rsidRPr="00AF181B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4421ABB6" w14:textId="77777777" w:rsidTr="005900FC">
        <w:tc>
          <w:tcPr>
            <w:tcW w:w="704" w:type="dxa"/>
          </w:tcPr>
          <w:p w14:paraId="09A57A0C" w14:textId="17CAD628" w:rsidR="00E74F35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14:paraId="2C47E039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5C71B795" w14:textId="02089024" w:rsidR="00E74F35" w:rsidRDefault="00B26018" w:rsidP="005900FC">
            <w:pPr>
              <w:jc w:val="both"/>
              <w:rPr>
                <w:sz w:val="24"/>
                <w:szCs w:val="24"/>
              </w:rPr>
            </w:pPr>
            <w:r w:rsidRPr="00B26018">
              <w:rPr>
                <w:sz w:val="24"/>
                <w:szCs w:val="24"/>
              </w:rPr>
              <w:t xml:space="preserve">Дефектная ведомость </w:t>
            </w:r>
            <w:r w:rsidR="00E74F35">
              <w:rPr>
                <w:sz w:val="24"/>
                <w:szCs w:val="24"/>
              </w:rPr>
              <w:t>к ЛС 02-01-0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19CB6E8" w14:textId="1276F4B7" w:rsidR="00E74F35" w:rsidRPr="00AF181B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B26018" w14:paraId="0677C40C" w14:textId="77777777" w:rsidTr="005900FC">
        <w:tc>
          <w:tcPr>
            <w:tcW w:w="704" w:type="dxa"/>
          </w:tcPr>
          <w:p w14:paraId="5ACCF6BA" w14:textId="512A5B63" w:rsidR="00B26018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04222773" w14:textId="77777777" w:rsidR="00B26018" w:rsidRDefault="00B26018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2D500D24" w14:textId="67934F12" w:rsidR="00B26018" w:rsidRPr="00B26018" w:rsidRDefault="00B26018" w:rsidP="005900FC">
            <w:pPr>
              <w:jc w:val="both"/>
              <w:rPr>
                <w:sz w:val="24"/>
                <w:szCs w:val="24"/>
              </w:rPr>
            </w:pPr>
            <w:r w:rsidRPr="00B26018">
              <w:rPr>
                <w:sz w:val="24"/>
                <w:szCs w:val="24"/>
              </w:rPr>
              <w:t>Дефектная ведомость к ЛС 02-01-0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314F7EA" w14:textId="77777777" w:rsidR="00B26018" w:rsidRPr="00AF181B" w:rsidRDefault="00B26018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4F558052" w14:textId="77777777" w:rsidTr="005900FC">
        <w:tc>
          <w:tcPr>
            <w:tcW w:w="704" w:type="dxa"/>
          </w:tcPr>
          <w:p w14:paraId="603F9673" w14:textId="75C70971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14:paraId="027BAF92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5E0B15D5" w14:textId="0558D4C6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Дефектная ведомость к ЛС 02-01-04</w:t>
            </w:r>
          </w:p>
        </w:tc>
        <w:tc>
          <w:tcPr>
            <w:tcW w:w="1843" w:type="dxa"/>
          </w:tcPr>
          <w:p w14:paraId="6A516325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77DC4913" w14:textId="77777777" w:rsidTr="005900FC">
        <w:tc>
          <w:tcPr>
            <w:tcW w:w="704" w:type="dxa"/>
          </w:tcPr>
          <w:p w14:paraId="2AAE965B" w14:textId="09278A42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06CADA02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2F1A3400" w14:textId="37087C84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Дефектная ведомость к ЛС 02-01-05</w:t>
            </w:r>
          </w:p>
        </w:tc>
        <w:tc>
          <w:tcPr>
            <w:tcW w:w="1843" w:type="dxa"/>
          </w:tcPr>
          <w:p w14:paraId="1B49C376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023EB1A1" w14:textId="77777777" w:rsidTr="005900FC">
        <w:tc>
          <w:tcPr>
            <w:tcW w:w="704" w:type="dxa"/>
          </w:tcPr>
          <w:p w14:paraId="4D0E702E" w14:textId="2217FAEC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14:paraId="3DF27080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18D2A589" w14:textId="478C1FAC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Дефектная ведомость к ЛС 02-01-06</w:t>
            </w:r>
          </w:p>
        </w:tc>
        <w:tc>
          <w:tcPr>
            <w:tcW w:w="1843" w:type="dxa"/>
          </w:tcPr>
          <w:p w14:paraId="642533BC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4ADB38F9" w14:textId="77777777" w:rsidTr="005900FC">
        <w:tc>
          <w:tcPr>
            <w:tcW w:w="704" w:type="dxa"/>
          </w:tcPr>
          <w:p w14:paraId="62784888" w14:textId="1C9E9E7B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14:paraId="3B837CCC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3E576D75" w14:textId="764147E1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Дефектная ведомость к ЛС 02-01-07</w:t>
            </w:r>
          </w:p>
        </w:tc>
        <w:tc>
          <w:tcPr>
            <w:tcW w:w="1843" w:type="dxa"/>
          </w:tcPr>
          <w:p w14:paraId="3B0F090E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56B19EC5" w14:textId="77777777" w:rsidTr="005900FC">
        <w:tc>
          <w:tcPr>
            <w:tcW w:w="704" w:type="dxa"/>
          </w:tcPr>
          <w:p w14:paraId="0E7D95A8" w14:textId="0C673E7F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14:paraId="02E2F765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58399B5B" w14:textId="6D838EC8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Дефектная ведомость к ЛС 02-01-08</w:t>
            </w:r>
          </w:p>
        </w:tc>
        <w:tc>
          <w:tcPr>
            <w:tcW w:w="1843" w:type="dxa"/>
          </w:tcPr>
          <w:p w14:paraId="3509DEB5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AF735A" w14:paraId="1D8D4451" w14:textId="77777777" w:rsidTr="005900FC">
        <w:tc>
          <w:tcPr>
            <w:tcW w:w="704" w:type="dxa"/>
          </w:tcPr>
          <w:p w14:paraId="141BF701" w14:textId="65429EAF" w:rsidR="00AF735A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14:paraId="0FDF97FD" w14:textId="77777777" w:rsidR="00AF735A" w:rsidRDefault="00AF735A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0FD68859" w14:textId="0AB05F62" w:rsidR="00AF735A" w:rsidRPr="00750B07" w:rsidRDefault="00AF735A" w:rsidP="00750B07">
            <w:pPr>
              <w:jc w:val="both"/>
              <w:rPr>
                <w:sz w:val="24"/>
                <w:szCs w:val="24"/>
              </w:rPr>
            </w:pPr>
            <w:r w:rsidRPr="00AF735A">
              <w:rPr>
                <w:sz w:val="24"/>
                <w:szCs w:val="24"/>
              </w:rPr>
              <w:t>Дефектная ведомость к ЛС 02-01-0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34398417" w14:textId="77777777" w:rsidR="00AF735A" w:rsidRPr="00AF181B" w:rsidRDefault="00AF735A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750B07" w14:paraId="6FE34043" w14:textId="77777777" w:rsidTr="005900FC">
        <w:tc>
          <w:tcPr>
            <w:tcW w:w="704" w:type="dxa"/>
          </w:tcPr>
          <w:p w14:paraId="22048FB2" w14:textId="5C10EFC2" w:rsidR="00750B07" w:rsidRDefault="00DF6D74" w:rsidP="00750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14:paraId="24097289" w14:textId="77777777" w:rsidR="00750B07" w:rsidRDefault="00750B07" w:rsidP="00750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197BC791" w14:textId="39F1A0CB" w:rsidR="00750B07" w:rsidRPr="00750B07" w:rsidRDefault="00750B07" w:rsidP="00750B07">
            <w:pPr>
              <w:jc w:val="both"/>
              <w:rPr>
                <w:sz w:val="24"/>
                <w:szCs w:val="24"/>
              </w:rPr>
            </w:pPr>
            <w:r w:rsidRPr="00750B07">
              <w:rPr>
                <w:sz w:val="24"/>
                <w:szCs w:val="24"/>
              </w:rPr>
              <w:t>Дефектная ведомость к ЛС 09-01-01</w:t>
            </w:r>
          </w:p>
        </w:tc>
        <w:tc>
          <w:tcPr>
            <w:tcW w:w="1843" w:type="dxa"/>
          </w:tcPr>
          <w:p w14:paraId="3CA3B854" w14:textId="77777777" w:rsidR="00750B07" w:rsidRPr="00AF181B" w:rsidRDefault="00750B07" w:rsidP="00750B07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7C0022DC" w14:textId="77777777" w:rsidTr="005900FC">
        <w:tc>
          <w:tcPr>
            <w:tcW w:w="704" w:type="dxa"/>
          </w:tcPr>
          <w:p w14:paraId="2C17CDA9" w14:textId="4EC984B3" w:rsidR="00E74F35" w:rsidRDefault="00DF6D74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14:paraId="2839A350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463B0283" w14:textId="1168003D" w:rsidR="00E74F35" w:rsidRDefault="00D0094E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Раздел. </w:t>
            </w:r>
            <w:proofErr w:type="spellStart"/>
            <w:r>
              <w:rPr>
                <w:sz w:val="24"/>
                <w:szCs w:val="24"/>
              </w:rPr>
              <w:t>Конъюктурный</w:t>
            </w:r>
            <w:proofErr w:type="spellEnd"/>
            <w:r>
              <w:rPr>
                <w:sz w:val="24"/>
                <w:szCs w:val="24"/>
              </w:rPr>
              <w:t xml:space="preserve"> анализ</w:t>
            </w:r>
          </w:p>
        </w:tc>
        <w:tc>
          <w:tcPr>
            <w:tcW w:w="1843" w:type="dxa"/>
          </w:tcPr>
          <w:p w14:paraId="60DC3C3F" w14:textId="59C94F2A" w:rsidR="00E74F35" w:rsidRPr="00FD2258" w:rsidRDefault="00E74F35" w:rsidP="005900FC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E74F35" w14:paraId="3E08B98C" w14:textId="77777777" w:rsidTr="005900FC">
        <w:tc>
          <w:tcPr>
            <w:tcW w:w="704" w:type="dxa"/>
          </w:tcPr>
          <w:p w14:paraId="0D0DCECC" w14:textId="0EABD6B7" w:rsidR="00E74F35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5C3113E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07796D04" w14:textId="051504AC" w:rsidR="00E74F35" w:rsidRDefault="00D0094E" w:rsidP="00D009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 согласовании коммерческих предложений</w:t>
            </w:r>
          </w:p>
        </w:tc>
        <w:tc>
          <w:tcPr>
            <w:tcW w:w="1843" w:type="dxa"/>
          </w:tcPr>
          <w:p w14:paraId="5857DEBC" w14:textId="1AEEE9DC" w:rsidR="00E74F35" w:rsidRPr="00AF181B" w:rsidRDefault="00E74F35" w:rsidP="005900FC">
            <w:pPr>
              <w:jc w:val="both"/>
              <w:rPr>
                <w:sz w:val="24"/>
                <w:szCs w:val="24"/>
              </w:rPr>
            </w:pPr>
          </w:p>
        </w:tc>
      </w:tr>
      <w:tr w:rsidR="00E74F35" w14:paraId="735E54D2" w14:textId="77777777" w:rsidTr="005900FC">
        <w:tc>
          <w:tcPr>
            <w:tcW w:w="704" w:type="dxa"/>
          </w:tcPr>
          <w:p w14:paraId="1AD1F325" w14:textId="42BA558A" w:rsidR="00E74F35" w:rsidRDefault="00750B07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834F05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369815A" w14:textId="77777777" w:rsidR="00E74F35" w:rsidRDefault="00E74F35" w:rsidP="0059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019401F0" w14:textId="5F6DFC41" w:rsidR="00E74F35" w:rsidRDefault="00D0094E" w:rsidP="00590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Коммерческие предложения</w:t>
            </w:r>
          </w:p>
        </w:tc>
        <w:tc>
          <w:tcPr>
            <w:tcW w:w="1843" w:type="dxa"/>
          </w:tcPr>
          <w:p w14:paraId="261AF60F" w14:textId="5A8E4A1A" w:rsidR="00E74F35" w:rsidRPr="00FD2258" w:rsidRDefault="00E74F35" w:rsidP="005900FC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14:paraId="08B443E5" w14:textId="77777777" w:rsidR="005D729B" w:rsidRDefault="005D729B" w:rsidP="005900FC">
      <w:pPr>
        <w:jc w:val="both"/>
        <w:rPr>
          <w:b/>
          <w:bCs/>
          <w:sz w:val="28"/>
          <w:szCs w:val="28"/>
        </w:rPr>
      </w:pPr>
    </w:p>
    <w:p w14:paraId="33D52A37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73BB186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DA78D93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C6AF7C8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6D4EB71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5" w:name="_GoBack"/>
    </w:p>
    <w:p w14:paraId="4DD612A3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8CF28B6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F28C3B7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bookmarkEnd w:id="5"/>
    <w:p w14:paraId="0B1D123F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9B1F66C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E0D8CC8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00764C2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B3C1B3C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4446DBD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2A24147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F184B6A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46633B8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7121F52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366FD3F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628B7AB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CBB6CF5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ED8EDEF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92FAD5A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59EEEF8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E268B24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6F8CAD1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5EAE00C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7D7AF95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1FCA0C1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C6C2674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446BB1A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F64FA27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910E39D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313A04E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AE0819C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3646BEF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A53C8FD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F8749C3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4E1D5BA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9014419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80A5CAB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410EF80" w14:textId="77777777" w:rsidR="005505B4" w:rsidRDefault="005505B4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21540D4" w14:textId="6091CA76" w:rsidR="00D0094E" w:rsidRDefault="00D0094E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348C">
        <w:rPr>
          <w:rFonts w:ascii="Times New Roman" w:hAnsi="Times New Roman"/>
          <w:b/>
          <w:sz w:val="28"/>
          <w:szCs w:val="28"/>
        </w:rPr>
        <w:lastRenderedPageBreak/>
        <w:t>АКТ №1</w:t>
      </w:r>
    </w:p>
    <w:p w14:paraId="52EBAACF" w14:textId="77777777" w:rsidR="00D0094E" w:rsidRPr="00D0094E" w:rsidRDefault="00D0094E" w:rsidP="00D0094E">
      <w:pPr>
        <w:pStyle w:val="a8"/>
        <w:spacing w:after="0"/>
        <w:jc w:val="center"/>
        <w:rPr>
          <w:rFonts w:ascii="Times New Roman" w:hAnsi="Times New Roman"/>
          <w:b/>
        </w:rPr>
      </w:pPr>
    </w:p>
    <w:p w14:paraId="0464B8CC" w14:textId="77777777" w:rsidR="00D0094E" w:rsidRDefault="00D0094E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348C">
        <w:rPr>
          <w:rFonts w:ascii="Times New Roman" w:hAnsi="Times New Roman"/>
          <w:b/>
          <w:sz w:val="28"/>
          <w:szCs w:val="28"/>
        </w:rPr>
        <w:t>приема- передачи документов</w:t>
      </w:r>
    </w:p>
    <w:p w14:paraId="27120AEF" w14:textId="77777777" w:rsidR="00D0094E" w:rsidRDefault="00D0094E" w:rsidP="00D0094E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A3A2C5B" w14:textId="77777777" w:rsidR="00D0094E" w:rsidRPr="008E348C" w:rsidRDefault="00D0094E" w:rsidP="00D0094E">
      <w:pPr>
        <w:pStyle w:val="a8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4C4A332" w14:textId="5404919B" w:rsidR="00D0094E" w:rsidRPr="00142F87" w:rsidRDefault="00922092" w:rsidP="00C85D10">
      <w:pPr>
        <w:pStyle w:val="a8"/>
        <w:tabs>
          <w:tab w:val="left" w:pos="8222"/>
        </w:tabs>
        <w:spacing w:after="0"/>
        <w:ind w:right="-59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р.п</w:t>
      </w:r>
      <w:proofErr w:type="spellEnd"/>
      <w:r>
        <w:rPr>
          <w:rFonts w:ascii="Times New Roman" w:hAnsi="Times New Roman"/>
          <w:sz w:val="24"/>
          <w:szCs w:val="24"/>
        </w:rPr>
        <w:t xml:space="preserve">. Навля     </w:t>
      </w:r>
      <w:r w:rsidR="00A834B1">
        <w:rPr>
          <w:rFonts w:ascii="Times New Roman" w:hAnsi="Times New Roman"/>
          <w:sz w:val="24"/>
          <w:szCs w:val="24"/>
        </w:rPr>
        <w:t xml:space="preserve">     </w:t>
      </w:r>
      <w:r w:rsidR="00D0094E" w:rsidRPr="00142F8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D0094E">
        <w:rPr>
          <w:rFonts w:ascii="Times New Roman" w:hAnsi="Times New Roman"/>
          <w:sz w:val="24"/>
          <w:szCs w:val="24"/>
        </w:rPr>
        <w:t xml:space="preserve">                      </w:t>
      </w:r>
      <w:r w:rsidR="00750B07">
        <w:rPr>
          <w:rFonts w:ascii="Times New Roman" w:hAnsi="Times New Roman"/>
          <w:sz w:val="24"/>
          <w:szCs w:val="24"/>
        </w:rPr>
        <w:t>12</w:t>
      </w:r>
      <w:r w:rsidR="00D0094E" w:rsidRPr="00142F87">
        <w:rPr>
          <w:rFonts w:ascii="Times New Roman" w:hAnsi="Times New Roman"/>
          <w:sz w:val="24"/>
          <w:szCs w:val="24"/>
        </w:rPr>
        <w:t>.0</w:t>
      </w:r>
      <w:r w:rsidR="00750B07">
        <w:rPr>
          <w:rFonts w:ascii="Times New Roman" w:hAnsi="Times New Roman"/>
          <w:sz w:val="24"/>
          <w:szCs w:val="24"/>
        </w:rPr>
        <w:t>2</w:t>
      </w:r>
      <w:r w:rsidR="00D0094E" w:rsidRPr="00142F87">
        <w:rPr>
          <w:rFonts w:ascii="Times New Roman" w:hAnsi="Times New Roman"/>
          <w:sz w:val="24"/>
          <w:szCs w:val="24"/>
        </w:rPr>
        <w:t>.202</w:t>
      </w:r>
      <w:r w:rsidR="00723385">
        <w:rPr>
          <w:rFonts w:ascii="Times New Roman" w:hAnsi="Times New Roman"/>
          <w:sz w:val="24"/>
          <w:szCs w:val="24"/>
        </w:rPr>
        <w:t>6</w:t>
      </w:r>
      <w:r w:rsidR="00D0094E" w:rsidRPr="00142F87">
        <w:rPr>
          <w:rFonts w:ascii="Times New Roman" w:hAnsi="Times New Roman"/>
          <w:sz w:val="24"/>
          <w:szCs w:val="24"/>
        </w:rPr>
        <w:t xml:space="preserve"> г</w:t>
      </w:r>
      <w:r w:rsidR="00D0094E">
        <w:rPr>
          <w:rFonts w:ascii="Times New Roman" w:hAnsi="Times New Roman"/>
          <w:sz w:val="24"/>
          <w:szCs w:val="24"/>
        </w:rPr>
        <w:t>.</w:t>
      </w:r>
    </w:p>
    <w:p w14:paraId="26B58843" w14:textId="77777777" w:rsidR="00D0094E" w:rsidRPr="00142F87" w:rsidRDefault="00D0094E" w:rsidP="00D0094E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3936AD" w14:textId="2DAE57D6" w:rsidR="00D0094E" w:rsidRPr="00142F87" w:rsidRDefault="00D0094E" w:rsidP="005D729B">
      <w:pPr>
        <w:pStyle w:val="a8"/>
        <w:spacing w:after="0"/>
        <w:ind w:left="-142" w:right="-591" w:firstLine="142"/>
        <w:jc w:val="both"/>
        <w:rPr>
          <w:rFonts w:ascii="Times New Roman" w:hAnsi="Times New Roman"/>
          <w:sz w:val="24"/>
          <w:szCs w:val="24"/>
        </w:rPr>
      </w:pPr>
      <w:r w:rsidRPr="00142F87">
        <w:rPr>
          <w:rFonts w:ascii="Times New Roman" w:hAnsi="Times New Roman"/>
          <w:sz w:val="24"/>
          <w:szCs w:val="24"/>
        </w:rPr>
        <w:t xml:space="preserve">      Индивидуальный предприниматель Горбачева Виктория Николаевна, с одной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2F87">
        <w:rPr>
          <w:rFonts w:ascii="Times New Roman" w:hAnsi="Times New Roman"/>
          <w:sz w:val="24"/>
          <w:szCs w:val="24"/>
        </w:rPr>
        <w:t xml:space="preserve">стороны, передала, а </w:t>
      </w:r>
      <w:r w:rsidR="00750B07" w:rsidRPr="00750B07">
        <w:rPr>
          <w:rFonts w:ascii="Times New Roman" w:hAnsi="Times New Roman"/>
          <w:sz w:val="24"/>
          <w:szCs w:val="24"/>
        </w:rPr>
        <w:t>ГБУЗ "</w:t>
      </w:r>
      <w:proofErr w:type="spellStart"/>
      <w:r w:rsidR="00750B07" w:rsidRPr="00750B07">
        <w:rPr>
          <w:rFonts w:ascii="Times New Roman" w:hAnsi="Times New Roman"/>
          <w:sz w:val="24"/>
          <w:szCs w:val="24"/>
        </w:rPr>
        <w:t>Навлинская</w:t>
      </w:r>
      <w:proofErr w:type="spellEnd"/>
      <w:r w:rsidR="00750B07" w:rsidRPr="00750B07">
        <w:rPr>
          <w:rFonts w:ascii="Times New Roman" w:hAnsi="Times New Roman"/>
          <w:sz w:val="24"/>
          <w:szCs w:val="24"/>
        </w:rPr>
        <w:t xml:space="preserve"> центральная районная больница"</w:t>
      </w:r>
      <w:r w:rsidRPr="00142F87">
        <w:rPr>
          <w:rFonts w:ascii="Times New Roman" w:hAnsi="Times New Roman"/>
          <w:sz w:val="24"/>
          <w:szCs w:val="24"/>
        </w:rPr>
        <w:t xml:space="preserve">, в лице </w:t>
      </w:r>
      <w:r w:rsidR="00750B07">
        <w:rPr>
          <w:rFonts w:ascii="Times New Roman" w:hAnsi="Times New Roman"/>
          <w:sz w:val="24"/>
          <w:szCs w:val="24"/>
        </w:rPr>
        <w:t xml:space="preserve">главного врача </w:t>
      </w:r>
      <w:proofErr w:type="spellStart"/>
      <w:r w:rsidR="00750B07">
        <w:rPr>
          <w:rFonts w:ascii="Times New Roman" w:hAnsi="Times New Roman"/>
          <w:sz w:val="24"/>
          <w:szCs w:val="24"/>
        </w:rPr>
        <w:t>Пулиной</w:t>
      </w:r>
      <w:proofErr w:type="spellEnd"/>
      <w:r w:rsidR="00750B07">
        <w:rPr>
          <w:rFonts w:ascii="Times New Roman" w:hAnsi="Times New Roman"/>
          <w:sz w:val="24"/>
          <w:szCs w:val="24"/>
        </w:rPr>
        <w:t xml:space="preserve"> Олеси Анатольевны</w:t>
      </w:r>
      <w:r w:rsidRPr="00142F87">
        <w:rPr>
          <w:rFonts w:ascii="Times New Roman" w:hAnsi="Times New Roman"/>
          <w:sz w:val="24"/>
          <w:szCs w:val="24"/>
        </w:rPr>
        <w:t>, с другой стороны, принял следующие документы:</w:t>
      </w:r>
    </w:p>
    <w:p w14:paraId="36F35780" w14:textId="77777777" w:rsidR="00D0094E" w:rsidRPr="00142F87" w:rsidRDefault="00D0094E" w:rsidP="00D0094E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709C5F" w14:textId="77777777" w:rsidR="00D0094E" w:rsidRPr="00142F87" w:rsidRDefault="00D0094E" w:rsidP="00D0094E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2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765"/>
        <w:gridCol w:w="1701"/>
        <w:gridCol w:w="1559"/>
        <w:gridCol w:w="1276"/>
        <w:gridCol w:w="850"/>
      </w:tblGrid>
      <w:tr w:rsidR="00D0094E" w:rsidRPr="00142F87" w14:paraId="6B639AB1" w14:textId="77777777" w:rsidTr="002126BC">
        <w:trPr>
          <w:cantSplit/>
          <w:trHeight w:val="708"/>
        </w:trPr>
        <w:tc>
          <w:tcPr>
            <w:tcW w:w="772" w:type="dxa"/>
            <w:shd w:val="pct5" w:color="000000" w:fill="FFFFFF"/>
          </w:tcPr>
          <w:p w14:paraId="6B2BBE4D" w14:textId="77777777" w:rsidR="00D0094E" w:rsidRPr="00142F87" w:rsidRDefault="00D0094E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42F87">
              <w:rPr>
                <w:rFonts w:ascii="Times New Roman" w:hAnsi="Times New Roman"/>
                <w:b/>
                <w:sz w:val="22"/>
                <w:szCs w:val="22"/>
              </w:rPr>
              <w:t>№№</w:t>
            </w:r>
          </w:p>
        </w:tc>
        <w:tc>
          <w:tcPr>
            <w:tcW w:w="3765" w:type="dxa"/>
            <w:shd w:val="pct5" w:color="000000" w:fill="FFFFFF"/>
          </w:tcPr>
          <w:p w14:paraId="08308F5B" w14:textId="77777777" w:rsidR="00D0094E" w:rsidRPr="00D0094E" w:rsidRDefault="000D75BE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hyperlink r:id="rId9" w:history="1">
              <w:r w:rsidR="00D0094E" w:rsidRPr="00D0094E">
                <w:rPr>
                  <w:rStyle w:val="aa"/>
                  <w:rFonts w:ascii="Times New Roman" w:hAnsi="Times New Roman"/>
                  <w:b/>
                  <w:color w:val="000000" w:themeColor="text1"/>
                  <w:sz w:val="22"/>
                  <w:szCs w:val="22"/>
                  <w:u w:val="none"/>
                </w:rPr>
                <w:t>Наименование документа</w:t>
              </w:r>
            </w:hyperlink>
          </w:p>
        </w:tc>
        <w:tc>
          <w:tcPr>
            <w:tcW w:w="1701" w:type="dxa"/>
            <w:shd w:val="pct5" w:color="000000" w:fill="FFFFFF"/>
          </w:tcPr>
          <w:p w14:paraId="49F84171" w14:textId="77777777" w:rsidR="00D0094E" w:rsidRPr="00142F87" w:rsidRDefault="00D0094E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42F87">
              <w:rPr>
                <w:rFonts w:ascii="Times New Roman" w:hAnsi="Times New Roman"/>
                <w:b/>
                <w:sz w:val="22"/>
                <w:szCs w:val="22"/>
              </w:rPr>
              <w:t>Дата</w:t>
            </w:r>
            <w:r w:rsidRPr="00142F8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r w:rsidRPr="00142F87">
              <w:rPr>
                <w:rFonts w:ascii="Times New Roman" w:hAnsi="Times New Roman"/>
                <w:b/>
                <w:sz w:val="22"/>
                <w:szCs w:val="22"/>
              </w:rPr>
              <w:t>документа</w:t>
            </w:r>
          </w:p>
        </w:tc>
        <w:tc>
          <w:tcPr>
            <w:tcW w:w="1559" w:type="dxa"/>
            <w:shd w:val="pct5" w:color="000000" w:fill="FFFFFF"/>
          </w:tcPr>
          <w:p w14:paraId="53F36C68" w14:textId="77777777" w:rsidR="00D0094E" w:rsidRPr="00142F87" w:rsidRDefault="00D0094E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42F87">
              <w:rPr>
                <w:rFonts w:ascii="Times New Roman" w:hAnsi="Times New Roman"/>
                <w:b/>
                <w:sz w:val="22"/>
                <w:szCs w:val="22"/>
              </w:rPr>
              <w:t>Номер документа</w:t>
            </w:r>
          </w:p>
        </w:tc>
        <w:tc>
          <w:tcPr>
            <w:tcW w:w="1276" w:type="dxa"/>
            <w:shd w:val="pct5" w:color="000000" w:fill="FFFFFF"/>
          </w:tcPr>
          <w:p w14:paraId="3C92C240" w14:textId="77777777" w:rsidR="00D0094E" w:rsidRPr="00142F87" w:rsidRDefault="00D0094E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42F87">
              <w:rPr>
                <w:rFonts w:ascii="Times New Roman" w:hAnsi="Times New Roman"/>
                <w:b/>
                <w:sz w:val="22"/>
                <w:szCs w:val="22"/>
              </w:rPr>
              <w:t>Форма</w:t>
            </w:r>
          </w:p>
        </w:tc>
        <w:tc>
          <w:tcPr>
            <w:tcW w:w="850" w:type="dxa"/>
            <w:shd w:val="pct5" w:color="000000" w:fill="FFFFFF"/>
          </w:tcPr>
          <w:p w14:paraId="6532DD60" w14:textId="77777777" w:rsidR="00D0094E" w:rsidRPr="00142F87" w:rsidRDefault="00D0094E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42F87">
              <w:rPr>
                <w:rFonts w:ascii="Times New Roman" w:hAnsi="Times New Roman"/>
                <w:b/>
                <w:sz w:val="22"/>
                <w:szCs w:val="22"/>
              </w:rPr>
              <w:t>Лист</w:t>
            </w:r>
          </w:p>
        </w:tc>
      </w:tr>
      <w:tr w:rsidR="00D0094E" w:rsidRPr="00142F87" w14:paraId="33CF46C6" w14:textId="77777777" w:rsidTr="002126BC">
        <w:trPr>
          <w:cantSplit/>
          <w:trHeight w:val="1024"/>
        </w:trPr>
        <w:tc>
          <w:tcPr>
            <w:tcW w:w="772" w:type="dxa"/>
          </w:tcPr>
          <w:p w14:paraId="67326AF0" w14:textId="77777777" w:rsidR="00D0094E" w:rsidRPr="00142F87" w:rsidRDefault="00D0094E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F8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765" w:type="dxa"/>
          </w:tcPr>
          <w:p w14:paraId="143D7619" w14:textId="665A6A2A" w:rsidR="00D0094E" w:rsidRPr="00142F87" w:rsidRDefault="00F1775A" w:rsidP="002126BC">
            <w:pPr>
              <w:pStyle w:val="a8"/>
              <w:spacing w:before="40" w:after="0"/>
              <w:rPr>
                <w:rFonts w:ascii="Times New Roman" w:hAnsi="Times New Roman"/>
                <w:sz w:val="22"/>
                <w:szCs w:val="22"/>
              </w:rPr>
            </w:pPr>
            <w:r w:rsidRPr="00F1775A">
              <w:rPr>
                <w:rFonts w:ascii="Times New Roman" w:hAnsi="Times New Roman"/>
                <w:sz w:val="22"/>
                <w:szCs w:val="22"/>
              </w:rPr>
              <w:t>Капитальный ремонт поликлиники главного корпуса ГБУЗ "</w:t>
            </w:r>
            <w:proofErr w:type="spellStart"/>
            <w:r w:rsidRPr="00F1775A">
              <w:rPr>
                <w:rFonts w:ascii="Times New Roman" w:hAnsi="Times New Roman"/>
                <w:sz w:val="22"/>
                <w:szCs w:val="22"/>
              </w:rPr>
              <w:t>Навлинская</w:t>
            </w:r>
            <w:proofErr w:type="spellEnd"/>
            <w:r w:rsidRPr="00F1775A">
              <w:rPr>
                <w:rFonts w:ascii="Times New Roman" w:hAnsi="Times New Roman"/>
                <w:sz w:val="22"/>
                <w:szCs w:val="22"/>
              </w:rPr>
              <w:t xml:space="preserve"> ЦРБ", Брянская область, Муниципальный район </w:t>
            </w:r>
            <w:proofErr w:type="spellStart"/>
            <w:proofErr w:type="gramStart"/>
            <w:r w:rsidRPr="00F1775A">
              <w:rPr>
                <w:rFonts w:ascii="Times New Roman" w:hAnsi="Times New Roman"/>
                <w:sz w:val="22"/>
                <w:szCs w:val="22"/>
              </w:rPr>
              <w:t>Навлинский</w:t>
            </w:r>
            <w:proofErr w:type="spellEnd"/>
            <w:r w:rsidRPr="00F1775A">
              <w:rPr>
                <w:rFonts w:ascii="Times New Roman" w:hAnsi="Times New Roman"/>
                <w:sz w:val="22"/>
                <w:szCs w:val="22"/>
              </w:rPr>
              <w:t xml:space="preserve"> ,</w:t>
            </w:r>
            <w:proofErr w:type="gramEnd"/>
            <w:r w:rsidRPr="00F1775A">
              <w:rPr>
                <w:rFonts w:ascii="Times New Roman" w:hAnsi="Times New Roman"/>
                <w:sz w:val="22"/>
                <w:szCs w:val="22"/>
              </w:rPr>
              <w:t xml:space="preserve"> городское поселение </w:t>
            </w:r>
            <w:proofErr w:type="spellStart"/>
            <w:r w:rsidRPr="00F1775A">
              <w:rPr>
                <w:rFonts w:ascii="Times New Roman" w:hAnsi="Times New Roman"/>
                <w:sz w:val="22"/>
                <w:szCs w:val="22"/>
              </w:rPr>
              <w:t>Навлинское</w:t>
            </w:r>
            <w:proofErr w:type="spellEnd"/>
            <w:r w:rsidRPr="00F1775A">
              <w:rPr>
                <w:rFonts w:ascii="Times New Roman" w:hAnsi="Times New Roman"/>
                <w:sz w:val="22"/>
                <w:szCs w:val="22"/>
              </w:rPr>
              <w:t>, Рабочий поселок Навля, Улица Полины Осипенко, дом 38А</w:t>
            </w:r>
          </w:p>
        </w:tc>
        <w:tc>
          <w:tcPr>
            <w:tcW w:w="1701" w:type="dxa"/>
          </w:tcPr>
          <w:p w14:paraId="14E848B1" w14:textId="6C179B4F" w:rsidR="00D0094E" w:rsidRPr="00142F87" w:rsidRDefault="00F1775A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  <w:r w:rsidR="00D0094E" w:rsidRPr="00142F87">
              <w:rPr>
                <w:rFonts w:ascii="Times New Roman" w:hAnsi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D0094E" w:rsidRPr="00142F87">
              <w:rPr>
                <w:rFonts w:ascii="Times New Roman" w:hAnsi="Times New Roman"/>
                <w:sz w:val="22"/>
                <w:szCs w:val="22"/>
              </w:rPr>
              <w:t>.202</w:t>
            </w:r>
            <w:r w:rsidR="00723385">
              <w:rPr>
                <w:rFonts w:ascii="Times New Roman" w:hAnsi="Times New Roman"/>
                <w:sz w:val="22"/>
                <w:szCs w:val="22"/>
              </w:rPr>
              <w:t>6</w:t>
            </w:r>
            <w:r w:rsidR="00D0094E" w:rsidRPr="00142F87">
              <w:rPr>
                <w:rFonts w:ascii="Times New Roman" w:hAnsi="Times New Roman"/>
                <w:sz w:val="22"/>
                <w:szCs w:val="22"/>
              </w:rPr>
              <w:t xml:space="preserve"> г</w:t>
            </w:r>
          </w:p>
        </w:tc>
        <w:tc>
          <w:tcPr>
            <w:tcW w:w="1559" w:type="dxa"/>
          </w:tcPr>
          <w:p w14:paraId="2E397D34" w14:textId="3C5321FF" w:rsidR="00D0094E" w:rsidRPr="00142F87" w:rsidRDefault="00922092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  <w:r w:rsidR="00D0094E" w:rsidRPr="00142F87">
              <w:rPr>
                <w:rFonts w:ascii="Times New Roman" w:hAnsi="Times New Roman"/>
                <w:sz w:val="22"/>
                <w:szCs w:val="22"/>
              </w:rPr>
              <w:t>-0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D0094E" w:rsidRPr="00142F87">
              <w:rPr>
                <w:rFonts w:ascii="Times New Roman" w:hAnsi="Times New Roman"/>
                <w:sz w:val="22"/>
                <w:szCs w:val="22"/>
              </w:rPr>
              <w:t>/202</w:t>
            </w:r>
            <w:r w:rsidR="00723385">
              <w:rPr>
                <w:rFonts w:ascii="Times New Roman" w:hAnsi="Times New Roman"/>
                <w:sz w:val="22"/>
                <w:szCs w:val="22"/>
              </w:rPr>
              <w:t>6</w:t>
            </w:r>
            <w:r w:rsidR="00D0094E" w:rsidRPr="00142F87">
              <w:rPr>
                <w:rFonts w:ascii="Times New Roman" w:hAnsi="Times New Roman"/>
                <w:sz w:val="22"/>
                <w:szCs w:val="22"/>
              </w:rPr>
              <w:t>-12-СМ</w:t>
            </w:r>
          </w:p>
        </w:tc>
        <w:tc>
          <w:tcPr>
            <w:tcW w:w="1276" w:type="dxa"/>
          </w:tcPr>
          <w:p w14:paraId="6E84F1A1" w14:textId="77777777" w:rsidR="00D0094E" w:rsidRPr="00142F87" w:rsidRDefault="00D0094E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F87">
              <w:rPr>
                <w:rFonts w:ascii="Times New Roman" w:hAnsi="Times New Roman"/>
                <w:sz w:val="22"/>
                <w:szCs w:val="22"/>
              </w:rPr>
              <w:t>Оригинал</w:t>
            </w:r>
          </w:p>
        </w:tc>
        <w:tc>
          <w:tcPr>
            <w:tcW w:w="850" w:type="dxa"/>
          </w:tcPr>
          <w:p w14:paraId="7D36A119" w14:textId="718DCC29" w:rsidR="00D0094E" w:rsidRPr="00142F87" w:rsidRDefault="00D0094E" w:rsidP="002126BC">
            <w:pPr>
              <w:pStyle w:val="a8"/>
              <w:spacing w:before="4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DAFC29" w14:textId="77777777" w:rsidR="00D0094E" w:rsidRPr="00142F87" w:rsidRDefault="00D0094E" w:rsidP="00D0094E">
      <w:pPr>
        <w:jc w:val="both"/>
        <w:rPr>
          <w:sz w:val="24"/>
          <w:szCs w:val="24"/>
        </w:rPr>
      </w:pPr>
    </w:p>
    <w:p w14:paraId="39088FC1" w14:textId="17B50994" w:rsidR="00D0094E" w:rsidRPr="00142F87" w:rsidRDefault="00D0094E" w:rsidP="00D0094E">
      <w:pPr>
        <w:pStyle w:val="21"/>
        <w:ind w:left="0"/>
        <w:rPr>
          <w:rFonts w:ascii="Times New Roman" w:hAnsi="Times New Roman"/>
          <w:sz w:val="24"/>
          <w:szCs w:val="24"/>
        </w:rPr>
      </w:pPr>
      <w:r w:rsidRPr="00142F87">
        <w:rPr>
          <w:rFonts w:ascii="Times New Roman" w:hAnsi="Times New Roman"/>
          <w:sz w:val="24"/>
          <w:szCs w:val="24"/>
        </w:rPr>
        <w:t>Данный акт составлен в двух экземплярах, по одному экземпляру для каждой из</w:t>
      </w:r>
      <w:r w:rsidR="0037602E">
        <w:rPr>
          <w:rFonts w:ascii="Times New Roman" w:hAnsi="Times New Roman"/>
          <w:sz w:val="24"/>
          <w:szCs w:val="24"/>
        </w:rPr>
        <w:t xml:space="preserve"> </w:t>
      </w:r>
      <w:r w:rsidRPr="00142F87">
        <w:rPr>
          <w:rFonts w:ascii="Times New Roman" w:hAnsi="Times New Roman"/>
          <w:sz w:val="24"/>
          <w:szCs w:val="24"/>
        </w:rPr>
        <w:t>сторон.</w:t>
      </w:r>
    </w:p>
    <w:p w14:paraId="187FB74E" w14:textId="77777777" w:rsidR="00D0094E" w:rsidRPr="00142F87" w:rsidRDefault="00D0094E" w:rsidP="00D0094E">
      <w:pPr>
        <w:jc w:val="both"/>
        <w:rPr>
          <w:sz w:val="24"/>
          <w:szCs w:val="24"/>
        </w:rPr>
      </w:pPr>
    </w:p>
    <w:p w14:paraId="76A7FD28" w14:textId="55D40941" w:rsidR="00D0094E" w:rsidRPr="00142F87" w:rsidRDefault="00D0094E" w:rsidP="00D0094E">
      <w:pPr>
        <w:pStyle w:val="21"/>
        <w:tabs>
          <w:tab w:val="left" w:pos="5812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</w:t>
      </w:r>
      <w:r w:rsidRPr="00142F87">
        <w:rPr>
          <w:rFonts w:ascii="Times New Roman" w:hAnsi="Times New Roman"/>
          <w:b/>
          <w:bCs/>
          <w:i/>
          <w:iCs/>
          <w:sz w:val="24"/>
          <w:szCs w:val="24"/>
        </w:rPr>
        <w:t xml:space="preserve">Передал </w:t>
      </w:r>
      <w:proofErr w:type="gramStart"/>
      <w:r w:rsidRPr="00142F87">
        <w:rPr>
          <w:rFonts w:ascii="Times New Roman" w:hAnsi="Times New Roman"/>
          <w:b/>
          <w:bCs/>
          <w:i/>
          <w:iCs/>
          <w:sz w:val="24"/>
          <w:szCs w:val="24"/>
        </w:rPr>
        <w:t>документы:</w:t>
      </w:r>
      <w:r w:rsidRPr="00142F87">
        <w:rPr>
          <w:rFonts w:ascii="Times New Roman" w:hAnsi="Times New Roman"/>
          <w:i/>
          <w:iCs/>
          <w:sz w:val="24"/>
          <w:szCs w:val="24"/>
        </w:rPr>
        <w:t xml:space="preserve">   </w:t>
      </w:r>
      <w:proofErr w:type="gramEnd"/>
      <w:r w:rsidRPr="00142F87">
        <w:rPr>
          <w:rFonts w:ascii="Times New Roman" w:hAnsi="Times New Roman"/>
          <w:i/>
          <w:iCs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i/>
          <w:iCs/>
          <w:sz w:val="24"/>
          <w:szCs w:val="24"/>
        </w:rPr>
        <w:t xml:space="preserve">    </w:t>
      </w:r>
      <w:r w:rsidRPr="00142F87">
        <w:rPr>
          <w:rFonts w:ascii="Times New Roman" w:hAnsi="Times New Roman"/>
          <w:i/>
          <w:iCs/>
          <w:sz w:val="24"/>
          <w:szCs w:val="24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42F87">
        <w:rPr>
          <w:rFonts w:ascii="Times New Roman" w:hAnsi="Times New Roman"/>
          <w:b/>
          <w:bCs/>
          <w:i/>
          <w:iCs/>
          <w:sz w:val="24"/>
          <w:szCs w:val="24"/>
        </w:rPr>
        <w:t>Принял документы: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15"/>
      </w:tblGrid>
      <w:tr w:rsidR="00D0094E" w:rsidRPr="00142F87" w14:paraId="6AB4D7A7" w14:textId="77777777" w:rsidTr="002126BC">
        <w:tc>
          <w:tcPr>
            <w:tcW w:w="5210" w:type="dxa"/>
          </w:tcPr>
          <w:p w14:paraId="25A7CEDC" w14:textId="76B0937D" w:rsidR="00D0094E" w:rsidRPr="00142F87" w:rsidRDefault="00D0094E" w:rsidP="002126BC">
            <w:pPr>
              <w:pStyle w:val="21"/>
              <w:tabs>
                <w:tab w:val="left" w:pos="581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094E">
              <w:rPr>
                <w:rFonts w:ascii="Times New Roman" w:hAnsi="Times New Roman"/>
                <w:sz w:val="24"/>
                <w:szCs w:val="24"/>
              </w:rPr>
              <w:t>Индивидуальный предприниматель Горбачева Виктория Николаевна</w:t>
            </w:r>
          </w:p>
        </w:tc>
        <w:tc>
          <w:tcPr>
            <w:tcW w:w="5211" w:type="dxa"/>
          </w:tcPr>
          <w:p w14:paraId="31B793FB" w14:textId="7296C2E1" w:rsidR="00D0094E" w:rsidRPr="00142F87" w:rsidRDefault="00750B07" w:rsidP="002126BC">
            <w:pPr>
              <w:pStyle w:val="21"/>
              <w:tabs>
                <w:tab w:val="left" w:pos="581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50B07">
              <w:rPr>
                <w:rFonts w:ascii="Times New Roman" w:hAnsi="Times New Roman"/>
                <w:sz w:val="24"/>
                <w:szCs w:val="24"/>
              </w:rPr>
              <w:t>ГБУЗ "</w:t>
            </w:r>
            <w:proofErr w:type="spellStart"/>
            <w:r w:rsidRPr="00750B07">
              <w:rPr>
                <w:rFonts w:ascii="Times New Roman" w:hAnsi="Times New Roman"/>
                <w:sz w:val="24"/>
                <w:szCs w:val="24"/>
              </w:rPr>
              <w:t>Навлинская</w:t>
            </w:r>
            <w:proofErr w:type="spellEnd"/>
            <w:r w:rsidRPr="00750B07">
              <w:rPr>
                <w:rFonts w:ascii="Times New Roman" w:hAnsi="Times New Roman"/>
                <w:sz w:val="24"/>
                <w:szCs w:val="24"/>
              </w:rPr>
              <w:t xml:space="preserve"> центральная районная больница"</w:t>
            </w:r>
          </w:p>
        </w:tc>
      </w:tr>
    </w:tbl>
    <w:p w14:paraId="36C208D8" w14:textId="691B3F97" w:rsidR="00D0094E" w:rsidRPr="00142F87" w:rsidRDefault="00D0094E" w:rsidP="00D0094E">
      <w:pPr>
        <w:pStyle w:val="21"/>
        <w:tabs>
          <w:tab w:val="left" w:pos="5812"/>
        </w:tabs>
        <w:ind w:left="0"/>
        <w:rPr>
          <w:rFonts w:ascii="Times New Roman" w:hAnsi="Times New Roman"/>
          <w:sz w:val="24"/>
          <w:szCs w:val="24"/>
        </w:rPr>
      </w:pPr>
      <w:r w:rsidRPr="00142F87">
        <w:rPr>
          <w:noProof/>
          <w:sz w:val="24"/>
          <w:szCs w:val="24"/>
        </w:rPr>
        <w:drawing>
          <wp:anchor distT="0" distB="0" distL="114300" distR="114300" simplePos="0" relativeHeight="251683328" behindDoc="0" locked="0" layoutInCell="1" allowOverlap="1" wp14:anchorId="4F1BC9B4" wp14:editId="55636FE7">
            <wp:simplePos x="0" y="0"/>
            <wp:positionH relativeFrom="column">
              <wp:posOffset>-447675</wp:posOffset>
            </wp:positionH>
            <wp:positionV relativeFrom="paragraph">
              <wp:posOffset>6985</wp:posOffset>
            </wp:positionV>
            <wp:extent cx="2190115" cy="1557020"/>
            <wp:effectExtent l="0" t="0" r="0" b="0"/>
            <wp:wrapNone/>
            <wp:docPr id="2" name="Рисунок 1" descr="C:\Users\Администратор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BFFFD"/>
                        </a:clrFrom>
                        <a:clrTo>
                          <a:srgbClr val="FB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155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42F87">
        <w:rPr>
          <w:noProof/>
          <w:sz w:val="24"/>
          <w:szCs w:val="24"/>
        </w:rPr>
        <w:drawing>
          <wp:anchor distT="0" distB="0" distL="114300" distR="114300" simplePos="0" relativeHeight="251682304" behindDoc="0" locked="0" layoutInCell="1" allowOverlap="1" wp14:anchorId="785D2961" wp14:editId="29096959">
            <wp:simplePos x="0" y="0"/>
            <wp:positionH relativeFrom="column">
              <wp:posOffset>3593465</wp:posOffset>
            </wp:positionH>
            <wp:positionV relativeFrom="paragraph">
              <wp:posOffset>5795010</wp:posOffset>
            </wp:positionV>
            <wp:extent cx="2190115" cy="1557020"/>
            <wp:effectExtent l="0" t="0" r="635" b="5080"/>
            <wp:wrapNone/>
            <wp:docPr id="1" name="Рисунок 1" descr="C:\Users\Администратор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BFFFD"/>
                        </a:clrFrom>
                        <a:clrTo>
                          <a:srgbClr val="FB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155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83162D" w14:textId="5BA5E44D" w:rsidR="00D0094E" w:rsidRPr="00CE1559" w:rsidRDefault="00D0094E" w:rsidP="00D0094E">
      <w:pPr>
        <w:spacing w:line="0" w:lineRule="atLeast"/>
        <w:rPr>
          <w:sz w:val="22"/>
          <w:szCs w:val="22"/>
        </w:rPr>
      </w:pPr>
      <w:r>
        <w:rPr>
          <w:sz w:val="24"/>
          <w:szCs w:val="24"/>
        </w:rPr>
        <w:t xml:space="preserve">  ИП                                                                        </w:t>
      </w:r>
      <w:r w:rsidR="00750B07">
        <w:rPr>
          <w:sz w:val="24"/>
          <w:szCs w:val="24"/>
        </w:rPr>
        <w:t>Главный врач</w:t>
      </w:r>
    </w:p>
    <w:p w14:paraId="4CDA24E1" w14:textId="4AF682A1" w:rsidR="00D0094E" w:rsidRPr="00142F87" w:rsidRDefault="00D0094E" w:rsidP="00D0094E">
      <w:pPr>
        <w:pStyle w:val="21"/>
        <w:ind w:left="0"/>
        <w:rPr>
          <w:rFonts w:ascii="Times New Roman" w:hAnsi="Times New Roman"/>
          <w:sz w:val="24"/>
          <w:szCs w:val="24"/>
        </w:rPr>
      </w:pPr>
    </w:p>
    <w:p w14:paraId="67C5A07B" w14:textId="2CC7BAD0" w:rsidR="00D0094E" w:rsidRPr="00142F87" w:rsidRDefault="00D0094E" w:rsidP="00D0094E">
      <w:pPr>
        <w:pStyle w:val="21"/>
        <w:tabs>
          <w:tab w:val="left" w:pos="5812"/>
        </w:tabs>
        <w:ind w:left="0"/>
        <w:rPr>
          <w:rFonts w:ascii="Times New Roman" w:hAnsi="Times New Roman"/>
          <w:sz w:val="24"/>
          <w:szCs w:val="24"/>
        </w:rPr>
      </w:pPr>
      <w:r w:rsidRPr="00142F87">
        <w:rPr>
          <w:rFonts w:ascii="Times New Roman" w:hAnsi="Times New Roman"/>
          <w:sz w:val="24"/>
          <w:szCs w:val="24"/>
        </w:rPr>
        <w:t xml:space="preserve">________________ /В.Н. Горбачева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142F87">
        <w:rPr>
          <w:rFonts w:ascii="Times New Roman" w:hAnsi="Times New Roman"/>
          <w:sz w:val="24"/>
          <w:szCs w:val="24"/>
        </w:rPr>
        <w:t xml:space="preserve">  _____________ / </w:t>
      </w:r>
      <w:r w:rsidR="00750B07">
        <w:rPr>
          <w:rFonts w:ascii="Times New Roman" w:hAnsi="Times New Roman"/>
          <w:sz w:val="24"/>
          <w:szCs w:val="24"/>
        </w:rPr>
        <w:t xml:space="preserve">О.А. </w:t>
      </w:r>
      <w:proofErr w:type="spellStart"/>
      <w:r w:rsidR="00750B07">
        <w:rPr>
          <w:rFonts w:ascii="Times New Roman" w:hAnsi="Times New Roman"/>
          <w:sz w:val="24"/>
          <w:szCs w:val="24"/>
        </w:rPr>
        <w:t>Пулина</w:t>
      </w:r>
      <w:proofErr w:type="spellEnd"/>
    </w:p>
    <w:p w14:paraId="0BB0A395" w14:textId="128047D3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5E502212" w14:textId="4AB8379B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183A18BE" w14:textId="07D3E5ED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672871B6" w14:textId="159F514D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1BFEA5F5" w14:textId="13315736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66EB76BA" w14:textId="72369BAD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33FF4172" w14:textId="627E8728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2B13F415" w14:textId="37878858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65867314" w14:textId="71F9C1AB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1587C38C" w14:textId="1465803E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14F58EB6" w14:textId="2B709AD5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19F0B87F" w14:textId="4FCB3544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41C75189" w14:textId="77777777" w:rsidR="00B26018" w:rsidRDefault="00B26018" w:rsidP="005900FC">
      <w:pPr>
        <w:jc w:val="both"/>
        <w:rPr>
          <w:b/>
          <w:bCs/>
          <w:sz w:val="28"/>
          <w:szCs w:val="28"/>
        </w:rPr>
      </w:pPr>
    </w:p>
    <w:p w14:paraId="088DC7FD" w14:textId="423DE324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5B3FB8B0" w14:textId="77777777" w:rsidR="00D0094E" w:rsidRDefault="00D0094E" w:rsidP="005900FC">
      <w:pPr>
        <w:jc w:val="both"/>
        <w:rPr>
          <w:b/>
          <w:bCs/>
          <w:sz w:val="28"/>
          <w:szCs w:val="28"/>
        </w:rPr>
      </w:pPr>
    </w:p>
    <w:p w14:paraId="01DB42E5" w14:textId="77777777" w:rsidR="00723385" w:rsidRDefault="00723385" w:rsidP="00D0094E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05C299AF" w14:textId="77777777" w:rsidR="00723385" w:rsidRDefault="00723385" w:rsidP="00D0094E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60672D8C" w14:textId="53A1EB09" w:rsidR="00D0094E" w:rsidRDefault="00172265" w:rsidP="00D0094E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89472" behindDoc="1" locked="0" layoutInCell="1" allowOverlap="1" wp14:anchorId="59F09A8A" wp14:editId="150FCD9D">
                <wp:simplePos x="0" y="0"/>
                <wp:positionH relativeFrom="page">
                  <wp:posOffset>1896505</wp:posOffset>
                </wp:positionH>
                <wp:positionV relativeFrom="page">
                  <wp:posOffset>238897</wp:posOffset>
                </wp:positionV>
                <wp:extent cx="5398152" cy="683895"/>
                <wp:effectExtent l="0" t="0" r="0" b="1905"/>
                <wp:wrapNone/>
                <wp:docPr id="21" name="Прямоугольник 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8152" cy="683895"/>
                        </a:xfrm>
                        <a:prstGeom prst="rect">
                          <a:avLst/>
                        </a:prstGeom>
                        <a:solidFill>
                          <a:srgbClr val="F4EDE2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46CE2C" id="Прямоугольник 20" o:spid="_x0000_s1026" style="position:absolute;margin-left:149.35pt;margin-top:18.8pt;width:425.05pt;height:53.85pt;z-index:-25162700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" fillcolor="#f4ede2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2544" behindDoc="1" locked="0" layoutInCell="1" allowOverlap="1" wp14:anchorId="526A8870" wp14:editId="5F3F5DAC">
                <wp:simplePos x="0" y="0"/>
                <wp:positionH relativeFrom="page">
                  <wp:posOffset>1896504</wp:posOffset>
                </wp:positionH>
                <wp:positionV relativeFrom="page">
                  <wp:posOffset>205946</wp:posOffset>
                </wp:positionV>
                <wp:extent cx="5370057" cy="733425"/>
                <wp:effectExtent l="0" t="0" r="2540" b="9525"/>
                <wp:wrapNone/>
                <wp:docPr id="6" name="Надпись 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0057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9D4F21" w14:textId="77777777" w:rsidR="00A834B1" w:rsidRPr="00A834B1" w:rsidRDefault="00A834B1" w:rsidP="00A834B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A834B1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241001, Брянская обл., г. Брянск, ул. О.Н. </w:t>
                            </w:r>
                            <w:proofErr w:type="spellStart"/>
                            <w:r w:rsidRPr="00A834B1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Строкина</w:t>
                            </w:r>
                            <w:proofErr w:type="spellEnd"/>
                            <w:r w:rsidRPr="00A834B1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д.1, </w:t>
                            </w:r>
                            <w:proofErr w:type="spellStart"/>
                            <w:r w:rsidRPr="00A834B1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кВ.</w:t>
                            </w:r>
                            <w:proofErr w:type="spellEnd"/>
                            <w:r w:rsidRPr="00A834B1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A834B1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190 ,</w:t>
                            </w:r>
                            <w:proofErr w:type="gramEnd"/>
                            <w:r w:rsidRPr="00A834B1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ИНН/КПП организации: ИНН 322900694772, ОГРНИП организации: 321325600000492,</w:t>
                            </w:r>
                          </w:p>
                          <w:p w14:paraId="28EC954E" w14:textId="2DF14B5A" w:rsidR="00D0094E" w:rsidRPr="007C1203" w:rsidRDefault="00A834B1" w:rsidP="00A834B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834B1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р/c: 40802810908000016727 в банке: Брянское отделение №8605 ПАО Сбербанк, к/с: 30101810400000000601, БИК: 041501601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A8870" id="_x0000_s1029" type="#_x0000_t202" style="position:absolute;margin-left:149.35pt;margin-top:16.2pt;width:422.85pt;height:57.75pt;z-index:-25162393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" filled="f" fillcolor="#fffffe" stroked="f" strokecolor="#212120" insetpen="t">
                <v:textbox inset="2.88pt,2.88pt,2.88pt,2.88pt">
                  <w:txbxContent>
                    <w:p w14:paraId="009D4F21" w14:textId="77777777" w:rsidR="00A834B1" w:rsidRPr="00A834B1" w:rsidRDefault="00A834B1" w:rsidP="00A834B1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A834B1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241001, Брянская обл., г. Брянск, ул. О.Н. </w:t>
                      </w:r>
                      <w:proofErr w:type="spellStart"/>
                      <w:r w:rsidRPr="00A834B1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Строкина</w:t>
                      </w:r>
                      <w:proofErr w:type="spellEnd"/>
                      <w:r w:rsidRPr="00A834B1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д.1, </w:t>
                      </w:r>
                      <w:proofErr w:type="spellStart"/>
                      <w:r w:rsidRPr="00A834B1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кВ.</w:t>
                      </w:r>
                      <w:proofErr w:type="spellEnd"/>
                      <w:r w:rsidRPr="00A834B1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proofErr w:type="gramStart"/>
                      <w:r w:rsidRPr="00A834B1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190 ,</w:t>
                      </w:r>
                      <w:proofErr w:type="gramEnd"/>
                      <w:r w:rsidRPr="00A834B1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ИНН/КПП организации: ИНН 322900694772, ОГРНИП организации: 321325600000492,</w:t>
                      </w:r>
                    </w:p>
                    <w:p w14:paraId="28EC954E" w14:textId="2DF14B5A" w:rsidR="00D0094E" w:rsidRPr="007C1203" w:rsidRDefault="00A834B1" w:rsidP="00A834B1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8"/>
                          <w:szCs w:val="28"/>
                          <w:lang w:eastAsia="ru-RU"/>
                        </w:rPr>
                      </w:pPr>
                      <w:r w:rsidRPr="00A834B1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р/c: 40802810908000016727 в банке: Брянское отделение №8605 ПАО Сбербанк, к/с: 30101810400000000601, БИК: 041501601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10976" behindDoc="1" locked="0" layoutInCell="1" allowOverlap="1" wp14:anchorId="3873FD04" wp14:editId="6E53EB4D">
                <wp:simplePos x="0" y="0"/>
                <wp:positionH relativeFrom="page">
                  <wp:posOffset>2075935</wp:posOffset>
                </wp:positionH>
                <wp:positionV relativeFrom="topMargin">
                  <wp:posOffset>214184</wp:posOffset>
                </wp:positionV>
                <wp:extent cx="5141492" cy="771525"/>
                <wp:effectExtent l="0" t="0" r="2540" b="9525"/>
                <wp:wrapNone/>
                <wp:docPr id="36" name="Надпись 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1492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1E87310" w14:textId="77777777" w:rsidR="00D0094E" w:rsidRPr="007C1203" w:rsidRDefault="00D0094E" w:rsidP="00D0094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3FD04" id="_x0000_s1030" type="#_x0000_t202" style="position:absolute;margin-left:163.45pt;margin-top:16.85pt;width:404.85pt;height:60.75pt;z-index:-25160550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" filled="f" fillcolor="#fffffe" stroked="f" strokecolor="#212120" insetpen="t">
                <v:textbox inset="2.88pt,2.88pt,2.88pt,2.88pt">
                  <w:txbxContent>
                    <w:p w14:paraId="51E87310" w14:textId="77777777" w:rsidR="00D0094E" w:rsidRPr="007C1203" w:rsidRDefault="00D0094E" w:rsidP="00D0094E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8"/>
                          <w:szCs w:val="28"/>
                          <w:lang w:eastAsia="ru-RU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00736" behindDoc="1" locked="0" layoutInCell="1" allowOverlap="1" wp14:anchorId="307BFD84" wp14:editId="1FB97F55">
                <wp:simplePos x="0" y="0"/>
                <wp:positionH relativeFrom="page">
                  <wp:posOffset>1626847</wp:posOffset>
                </wp:positionH>
                <wp:positionV relativeFrom="page">
                  <wp:posOffset>235612</wp:posOffset>
                </wp:positionV>
                <wp:extent cx="5080" cy="774065"/>
                <wp:effectExtent l="0" t="0" r="33020" b="26035"/>
                <wp:wrapNone/>
                <wp:docPr id="9" name="Линия 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7740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D58285" id="Линия 21" o:spid="_x0000_s1026" style="position:absolute;z-index:-2516157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8.1pt,18.55pt" to="128.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01760" behindDoc="1" locked="0" layoutInCell="1" allowOverlap="1" wp14:anchorId="2A569335" wp14:editId="2C79C1BD">
                <wp:simplePos x="0" y="0"/>
                <wp:positionH relativeFrom="page">
                  <wp:posOffset>1643275</wp:posOffset>
                </wp:positionH>
                <wp:positionV relativeFrom="page">
                  <wp:posOffset>1020445</wp:posOffset>
                </wp:positionV>
                <wp:extent cx="5677111" cy="56083"/>
                <wp:effectExtent l="0" t="0" r="19050" b="20320"/>
                <wp:wrapNone/>
                <wp:docPr id="19" name="Линия 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7111" cy="5608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6B99E" id="Линия 22" o:spid="_x0000_s1026" style="position:absolute;z-index:-25161472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9.4pt,80.35pt" to="576.4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1520" behindDoc="1" locked="0" layoutInCell="1" allowOverlap="1" wp14:anchorId="19EA8A41" wp14:editId="55C6AE83">
                <wp:simplePos x="0" y="0"/>
                <wp:positionH relativeFrom="page">
                  <wp:posOffset>117806</wp:posOffset>
                </wp:positionH>
                <wp:positionV relativeFrom="page">
                  <wp:posOffset>207563</wp:posOffset>
                </wp:positionV>
                <wp:extent cx="1457325" cy="324376"/>
                <wp:effectExtent l="0" t="0" r="9525" b="0"/>
                <wp:wrapNone/>
                <wp:docPr id="23" name="Надпись 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24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E7DCC0C" w14:textId="24C9B4BD" w:rsidR="00D0094E" w:rsidRPr="002E3E2E" w:rsidRDefault="00A834B1" w:rsidP="00D0094E">
                            <w:pPr>
                              <w:widowControl w:val="0"/>
                              <w:spacing w:line="3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73624A"/>
                                <w:w w:val="80"/>
                                <w:sz w:val="30"/>
                                <w:szCs w:val="30"/>
                              </w:rPr>
                            </w:pPr>
                            <w:r w:rsidRPr="00A834B1">
                              <w:rPr>
                                <w:rFonts w:ascii="Arial" w:hAnsi="Arial" w:cs="Arial"/>
                                <w:b/>
                                <w:bCs/>
                                <w:color w:val="73624A"/>
                                <w:w w:val="80"/>
                                <w:sz w:val="30"/>
                                <w:szCs w:val="30"/>
                              </w:rPr>
                              <w:t>ИП Горбачева В.Н.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A8A41" id="_x0000_s1031" type="#_x0000_t202" style="position:absolute;margin-left:9.3pt;margin-top:16.35pt;width:114.75pt;height:25.55pt;z-index:-25162496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" filled="f" fillcolor="#fffffe" stroked="f" strokecolor="#212120" insetpen="t">
                <v:textbox inset="2.88pt,2.88pt,2.88pt,2.88pt">
                  <w:txbxContent>
                    <w:p w14:paraId="0E7DCC0C" w14:textId="24C9B4BD" w:rsidR="00D0094E" w:rsidRPr="002E3E2E" w:rsidRDefault="00A834B1" w:rsidP="00D0094E">
                      <w:pPr>
                        <w:widowControl w:val="0"/>
                        <w:spacing w:line="3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73624A"/>
                          <w:w w:val="80"/>
                          <w:sz w:val="30"/>
                          <w:szCs w:val="30"/>
                        </w:rPr>
                      </w:pPr>
                      <w:r w:rsidRPr="00A834B1">
                        <w:rPr>
                          <w:rFonts w:ascii="Arial" w:hAnsi="Arial" w:cs="Arial"/>
                          <w:b/>
                          <w:bCs/>
                          <w:color w:val="73624A"/>
                          <w:w w:val="80"/>
                          <w:sz w:val="30"/>
                          <w:szCs w:val="30"/>
                        </w:rPr>
                        <w:t>ИП Горбачева В.Н.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w:drawing>
          <wp:anchor distT="36576" distB="36576" distL="36576" distR="36576" simplePos="0" relativeHeight="251685376" behindDoc="1" locked="0" layoutInCell="1" allowOverlap="1" wp14:anchorId="4221BBB2" wp14:editId="232A68EB">
            <wp:simplePos x="0" y="0"/>
            <wp:positionH relativeFrom="page">
              <wp:posOffset>123190</wp:posOffset>
            </wp:positionH>
            <wp:positionV relativeFrom="page">
              <wp:posOffset>691515</wp:posOffset>
            </wp:positionV>
            <wp:extent cx="1506220" cy="185420"/>
            <wp:effectExtent l="0" t="0" r="0" b="5080"/>
            <wp:wrapNone/>
            <wp:docPr id="35" name="Рисунок 12" descr="RE9990301-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 12" descr="RE9990301-IMG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6" t="42148" r="2101" b="42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0496" behindDoc="1" locked="0" layoutInCell="1" allowOverlap="1" wp14:anchorId="2D07BD43" wp14:editId="1CF48E88">
                <wp:simplePos x="0" y="0"/>
                <wp:positionH relativeFrom="page">
                  <wp:posOffset>362197</wp:posOffset>
                </wp:positionH>
                <wp:positionV relativeFrom="page">
                  <wp:posOffset>469075</wp:posOffset>
                </wp:positionV>
                <wp:extent cx="1038860" cy="195943"/>
                <wp:effectExtent l="0" t="0" r="8890" b="0"/>
                <wp:wrapNone/>
                <wp:docPr id="24" name="Надпись 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1959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DA5F025" w14:textId="77777777" w:rsidR="00D0094E" w:rsidRDefault="00D0094E" w:rsidP="00D0094E">
                            <w:pPr>
                              <w:widowControl w:val="0"/>
                              <w:spacing w:line="220" w:lineRule="exact"/>
                              <w:jc w:val="center"/>
                              <w:rPr>
                                <w:rFonts w:ascii="Arial" w:hAnsi="Arial" w:cs="Arial"/>
                                <w:color w:val="73624A"/>
                                <w:w w:val="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73624A"/>
                                <w:spacing w:val="16"/>
                                <w:w w:val="80"/>
                                <w:sz w:val="18"/>
                                <w:szCs w:val="18"/>
                                <w:lang w:bidi="ru-RU"/>
                              </w:rPr>
                              <w:t>г.Брянск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7BD43" id="_x0000_s1032" type="#_x0000_t202" style="position:absolute;margin-left:28.5pt;margin-top:36.95pt;width:81.8pt;height:15.45pt;z-index:-25162598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" filled="f" fillcolor="#fffffe" stroked="f" strokecolor="#212120" insetpen="t">
                <v:textbox inset="2.88pt,2.88pt,2.88pt,2.88pt">
                  <w:txbxContent>
                    <w:p w14:paraId="0DA5F025" w14:textId="77777777" w:rsidR="00D0094E" w:rsidRDefault="00D0094E" w:rsidP="00D0094E">
                      <w:pPr>
                        <w:widowControl w:val="0"/>
                        <w:spacing w:line="220" w:lineRule="exact"/>
                        <w:jc w:val="center"/>
                        <w:rPr>
                          <w:rFonts w:ascii="Arial" w:hAnsi="Arial" w:cs="Arial"/>
                          <w:color w:val="73624A"/>
                          <w:w w:val="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" w:eastAsia="Arial" w:hAnsi="Arial" w:cs="Arial"/>
                          <w:color w:val="73624A"/>
                          <w:spacing w:val="16"/>
                          <w:w w:val="80"/>
                          <w:sz w:val="18"/>
                          <w:szCs w:val="18"/>
                          <w:lang w:bidi="ru-RU"/>
                        </w:rPr>
                        <w:t>г.Брянск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3568" behindDoc="1" locked="0" layoutInCell="1" allowOverlap="1" wp14:anchorId="6D0CAD0D" wp14:editId="1A57CE07">
                <wp:simplePos x="0" y="0"/>
                <wp:positionH relativeFrom="page">
                  <wp:posOffset>7326630</wp:posOffset>
                </wp:positionH>
                <wp:positionV relativeFrom="page">
                  <wp:posOffset>1453515</wp:posOffset>
                </wp:positionV>
                <wp:extent cx="107315" cy="0"/>
                <wp:effectExtent l="0" t="0" r="0" b="0"/>
                <wp:wrapNone/>
                <wp:docPr id="25" name="Линия 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0BA7F" id="Линия 5" o:spid="_x0000_s1026" style="position:absolute;z-index:-25162291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14.45pt" to="585.35pt,1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4592" behindDoc="1" locked="0" layoutInCell="1" allowOverlap="1" wp14:anchorId="35879139" wp14:editId="2CDB17C4">
                <wp:simplePos x="0" y="0"/>
                <wp:positionH relativeFrom="page">
                  <wp:posOffset>7326630</wp:posOffset>
                </wp:positionH>
                <wp:positionV relativeFrom="page">
                  <wp:posOffset>1695450</wp:posOffset>
                </wp:positionV>
                <wp:extent cx="107315" cy="0"/>
                <wp:effectExtent l="0" t="0" r="0" b="0"/>
                <wp:wrapNone/>
                <wp:docPr id="26" name="Линия 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6B8270" id="Линия 6" o:spid="_x0000_s1026" style="position:absolute;z-index:-25162188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33.5pt" to="585.35pt,1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5616" behindDoc="1" locked="0" layoutInCell="1" allowOverlap="1" wp14:anchorId="6C2B8ECB" wp14:editId="5E1204B8">
                <wp:simplePos x="0" y="0"/>
                <wp:positionH relativeFrom="page">
                  <wp:posOffset>7326630</wp:posOffset>
                </wp:positionH>
                <wp:positionV relativeFrom="page">
                  <wp:posOffset>969010</wp:posOffset>
                </wp:positionV>
                <wp:extent cx="107315" cy="0"/>
                <wp:effectExtent l="0" t="0" r="0" b="0"/>
                <wp:wrapNone/>
                <wp:docPr id="27" name="Линия 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91A383" id="Линия 9" o:spid="_x0000_s1026" style="position:absolute;z-index:-25162086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76.3pt" to="585.3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6640" behindDoc="1" locked="0" layoutInCell="1" allowOverlap="1" wp14:anchorId="744BF429" wp14:editId="20E2C9A0">
                <wp:simplePos x="0" y="0"/>
                <wp:positionH relativeFrom="page">
                  <wp:posOffset>7326630</wp:posOffset>
                </wp:positionH>
                <wp:positionV relativeFrom="page">
                  <wp:posOffset>1211580</wp:posOffset>
                </wp:positionV>
                <wp:extent cx="107315" cy="0"/>
                <wp:effectExtent l="0" t="0" r="0" b="0"/>
                <wp:wrapNone/>
                <wp:docPr id="28" name="Линия 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A45EBF" id="Линия 10" o:spid="_x0000_s1026" style="position:absolute;z-index:-25161984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95.4pt" to="585.3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86400" behindDoc="1" locked="0" layoutInCell="1" allowOverlap="1" wp14:anchorId="375DB500" wp14:editId="20F58B7B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245110"/>
                <wp:effectExtent l="0" t="0" r="6985" b="2540"/>
                <wp:wrapNone/>
                <wp:docPr id="29" name="Прямоугольник 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B9AE4C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917E8" id="Прямоугольник 13" o:spid="_x0000_s1026" style="position:absolute;margin-left:576.9pt;margin-top:38.2pt;width:8.45pt;height:19.3pt;z-index:-25163008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" fillcolor="#b9ae4c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87424" behindDoc="1" locked="0" layoutInCell="1" allowOverlap="1" wp14:anchorId="06F4B64B" wp14:editId="75020F18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245745"/>
                <wp:effectExtent l="0" t="0" r="6985" b="1905"/>
                <wp:wrapNone/>
                <wp:docPr id="30" name="Прямоугольник 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745"/>
                        </a:xfrm>
                        <a:prstGeom prst="rect">
                          <a:avLst/>
                        </a:prstGeom>
                        <a:solidFill>
                          <a:srgbClr val="73624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431B9D" id="Прямоугольник 14" o:spid="_x0000_s1026" style="position:absolute;margin-left:576.9pt;margin-top:57.25pt;width:8.45pt;height:19.35pt;z-index:-25162905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" fillcolor="#73624a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7664" behindDoc="1" locked="0" layoutInCell="1" allowOverlap="1" wp14:anchorId="6B0A003B" wp14:editId="79B7C2A7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0"/>
                <wp:effectExtent l="0" t="0" r="0" b="0"/>
                <wp:wrapNone/>
                <wp:docPr id="31" name="Линия 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6B1F7" id="Линия 15" o:spid="_x0000_s1026" style="position:absolute;z-index:-25161881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57.25pt" to="585.3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88448" behindDoc="1" locked="0" layoutInCell="1" allowOverlap="1" wp14:anchorId="19B37E2D" wp14:editId="15FC416B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107315" cy="245110"/>
                <wp:effectExtent l="0" t="0" r="6985" b="2540"/>
                <wp:wrapNone/>
                <wp:docPr id="32" name="Прямоугольник 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A4948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B59D6" id="Прямоугольник 16" o:spid="_x0000_s1026" style="position:absolute;margin-left:576.9pt;margin-top:19.15pt;width:8.45pt;height:19.3pt;z-index:-25162803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" fillcolor="#a49481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8688" behindDoc="1" locked="0" layoutInCell="1" allowOverlap="1" wp14:anchorId="09665AC6" wp14:editId="36B51A8C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0"/>
                <wp:effectExtent l="0" t="0" r="0" b="0"/>
                <wp:wrapNone/>
                <wp:docPr id="33" name="Линия 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3EE29D" id="Линия 17" o:spid="_x0000_s1026" style="position:absolute;z-index:-2516177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38.2pt" to="585.3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699712" behindDoc="1" locked="0" layoutInCell="1" allowOverlap="1" wp14:anchorId="5CC844AD" wp14:editId="09FF7632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0" cy="1721485"/>
                <wp:effectExtent l="0" t="0" r="38100" b="31115"/>
                <wp:wrapNone/>
                <wp:docPr id="34" name="Линия 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14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C0F9F" id="Линия 18" o:spid="_x0000_s1026" style="position:absolute;z-index:-25161676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9.15pt" to="576.9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w:drawing>
          <wp:anchor distT="36576" distB="36576" distL="36576" distR="36576" simplePos="0" relativeHeight="251703808" behindDoc="1" locked="0" layoutInCell="1" allowOverlap="1" wp14:anchorId="2415CFDF" wp14:editId="73D46078">
            <wp:simplePos x="0" y="0"/>
            <wp:positionH relativeFrom="page">
              <wp:posOffset>152400</wp:posOffset>
            </wp:positionH>
            <wp:positionV relativeFrom="page">
              <wp:posOffset>691807</wp:posOffset>
            </wp:positionV>
            <wp:extent cx="1663753" cy="204813"/>
            <wp:effectExtent l="0" t="0" r="0" b="5080"/>
            <wp:wrapNone/>
            <wp:docPr id="52" name="Рисунок 12" descr="RE9990301-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 12" descr="RE9990301-IMG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6" t="42148" r="2101" b="42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549" cy="21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09952" behindDoc="1" locked="0" layoutInCell="1" allowOverlap="1" wp14:anchorId="12A7E357" wp14:editId="56C787C3">
                <wp:simplePos x="0" y="0"/>
                <wp:positionH relativeFrom="page">
                  <wp:posOffset>114300</wp:posOffset>
                </wp:positionH>
                <wp:positionV relativeFrom="page">
                  <wp:posOffset>209550</wp:posOffset>
                </wp:positionV>
                <wp:extent cx="1781175" cy="323850"/>
                <wp:effectExtent l="0" t="0" r="9525" b="0"/>
                <wp:wrapNone/>
                <wp:docPr id="38" name="Надпись 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F8C62A5" w14:textId="5D68FBD4" w:rsidR="00D0094E" w:rsidRPr="002E3E2E" w:rsidRDefault="00172265" w:rsidP="00D0094E">
                            <w:pPr>
                              <w:widowControl w:val="0"/>
                              <w:spacing w:line="380" w:lineRule="exact"/>
                              <w:rPr>
                                <w:rFonts w:ascii="Arial" w:hAnsi="Arial" w:cs="Arial"/>
                                <w:b/>
                                <w:bCs/>
                                <w:color w:val="73624A"/>
                                <w:w w:val="8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73624A"/>
                                <w:w w:val="80"/>
                                <w:sz w:val="30"/>
                                <w:szCs w:val="30"/>
                              </w:rPr>
                              <w:t xml:space="preserve">                              В.Н.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7E357" id="_x0000_s1033" type="#_x0000_t202" style="position:absolute;margin-left:9pt;margin-top:16.5pt;width:140.25pt;height:25.5pt;z-index:-25160652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" filled="f" fillcolor="#fffffe" stroked="f" strokecolor="#212120" insetpen="t">
                <v:textbox inset="2.88pt,2.88pt,2.88pt,2.88pt">
                  <w:txbxContent>
                    <w:p w14:paraId="6F8C62A5" w14:textId="5D68FBD4" w:rsidR="00D0094E" w:rsidRPr="002E3E2E" w:rsidRDefault="00172265" w:rsidP="00D0094E">
                      <w:pPr>
                        <w:widowControl w:val="0"/>
                        <w:spacing w:line="380" w:lineRule="exact"/>
                        <w:rPr>
                          <w:rFonts w:ascii="Arial" w:hAnsi="Arial" w:cs="Arial"/>
                          <w:b/>
                          <w:bCs/>
                          <w:color w:val="73624A"/>
                          <w:w w:val="80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73624A"/>
                          <w:w w:val="80"/>
                          <w:sz w:val="30"/>
                          <w:szCs w:val="30"/>
                        </w:rPr>
                        <w:t xml:space="preserve">                              В.Н.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19168" behindDoc="1" locked="0" layoutInCell="1" allowOverlap="1" wp14:anchorId="3B3BD72A" wp14:editId="01BA2EDE">
                <wp:simplePos x="0" y="0"/>
                <wp:positionH relativeFrom="page">
                  <wp:posOffset>1626847</wp:posOffset>
                </wp:positionH>
                <wp:positionV relativeFrom="page">
                  <wp:posOffset>235612</wp:posOffset>
                </wp:positionV>
                <wp:extent cx="5080" cy="774065"/>
                <wp:effectExtent l="0" t="0" r="33020" b="26035"/>
                <wp:wrapNone/>
                <wp:docPr id="39" name="Линия 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7740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D53DA" id="Линия 21" o:spid="_x0000_s1026" style="position:absolute;z-index:-25159731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8.1pt,18.55pt" to="128.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20192" behindDoc="1" locked="0" layoutInCell="1" allowOverlap="1" wp14:anchorId="5EA4AE7F" wp14:editId="6EC732A6">
                <wp:simplePos x="0" y="0"/>
                <wp:positionH relativeFrom="page">
                  <wp:posOffset>1643275</wp:posOffset>
                </wp:positionH>
                <wp:positionV relativeFrom="page">
                  <wp:posOffset>1020445</wp:posOffset>
                </wp:positionV>
                <wp:extent cx="5677111" cy="56083"/>
                <wp:effectExtent l="0" t="0" r="19050" b="20320"/>
                <wp:wrapNone/>
                <wp:docPr id="40" name="Линия 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7111" cy="5608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05CEDF" id="Линия 22" o:spid="_x0000_s1026" style="position:absolute;z-index:-25159628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9.4pt,80.35pt" to="576.4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08928" behindDoc="1" locked="0" layoutInCell="1" allowOverlap="1" wp14:anchorId="6AEF0C74" wp14:editId="6FBDAB9C">
                <wp:simplePos x="0" y="0"/>
                <wp:positionH relativeFrom="page">
                  <wp:posOffset>362197</wp:posOffset>
                </wp:positionH>
                <wp:positionV relativeFrom="page">
                  <wp:posOffset>469075</wp:posOffset>
                </wp:positionV>
                <wp:extent cx="1038860" cy="195943"/>
                <wp:effectExtent l="0" t="0" r="8890" b="0"/>
                <wp:wrapNone/>
                <wp:docPr id="41" name="Надпись 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1959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52A4CE6" w14:textId="77777777" w:rsidR="00D0094E" w:rsidRDefault="00D0094E" w:rsidP="00D0094E">
                            <w:pPr>
                              <w:widowControl w:val="0"/>
                              <w:spacing w:line="220" w:lineRule="exact"/>
                              <w:jc w:val="center"/>
                              <w:rPr>
                                <w:rFonts w:ascii="Arial" w:hAnsi="Arial" w:cs="Arial"/>
                                <w:color w:val="73624A"/>
                                <w:w w:val="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73624A"/>
                                <w:spacing w:val="16"/>
                                <w:w w:val="80"/>
                                <w:sz w:val="18"/>
                                <w:szCs w:val="18"/>
                                <w:lang w:bidi="ru-RU"/>
                              </w:rPr>
                              <w:t>г.Брянск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F0C74" id="_x0000_s1034" type="#_x0000_t202" style="position:absolute;margin-left:28.5pt;margin-top:36.95pt;width:81.8pt;height:15.45pt;z-index:-25160755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" filled="f" fillcolor="#fffffe" stroked="f" strokecolor="#212120" insetpen="t">
                <v:textbox inset="2.88pt,2.88pt,2.88pt,2.88pt">
                  <w:txbxContent>
                    <w:p w14:paraId="652A4CE6" w14:textId="77777777" w:rsidR="00D0094E" w:rsidRDefault="00D0094E" w:rsidP="00D0094E">
                      <w:pPr>
                        <w:widowControl w:val="0"/>
                        <w:spacing w:line="220" w:lineRule="exact"/>
                        <w:jc w:val="center"/>
                        <w:rPr>
                          <w:rFonts w:ascii="Arial" w:hAnsi="Arial" w:cs="Arial"/>
                          <w:color w:val="73624A"/>
                          <w:w w:val="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" w:eastAsia="Arial" w:hAnsi="Arial" w:cs="Arial"/>
                          <w:color w:val="73624A"/>
                          <w:spacing w:val="16"/>
                          <w:w w:val="80"/>
                          <w:sz w:val="18"/>
                          <w:szCs w:val="18"/>
                          <w:lang w:bidi="ru-RU"/>
                        </w:rPr>
                        <w:t>г.Брянск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12000" behindDoc="1" locked="0" layoutInCell="1" allowOverlap="1" wp14:anchorId="5A6D680C" wp14:editId="323D6F40">
                <wp:simplePos x="0" y="0"/>
                <wp:positionH relativeFrom="page">
                  <wp:posOffset>7326630</wp:posOffset>
                </wp:positionH>
                <wp:positionV relativeFrom="page">
                  <wp:posOffset>1453515</wp:posOffset>
                </wp:positionV>
                <wp:extent cx="107315" cy="0"/>
                <wp:effectExtent l="0" t="0" r="0" b="0"/>
                <wp:wrapNone/>
                <wp:docPr id="42" name="Линия 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2F4463" id="Линия 5" o:spid="_x0000_s1026" style="position:absolute;z-index:-25160448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14.45pt" to="585.35pt,1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13024" behindDoc="1" locked="0" layoutInCell="1" allowOverlap="1" wp14:anchorId="79E1AA63" wp14:editId="61528462">
                <wp:simplePos x="0" y="0"/>
                <wp:positionH relativeFrom="page">
                  <wp:posOffset>7326630</wp:posOffset>
                </wp:positionH>
                <wp:positionV relativeFrom="page">
                  <wp:posOffset>1695450</wp:posOffset>
                </wp:positionV>
                <wp:extent cx="107315" cy="0"/>
                <wp:effectExtent l="0" t="0" r="0" b="0"/>
                <wp:wrapNone/>
                <wp:docPr id="43" name="Линия 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697C3" id="Линия 6" o:spid="_x0000_s1026" style="position:absolute;z-index:-25160345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33.5pt" to="585.35pt,1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14048" behindDoc="1" locked="0" layoutInCell="1" allowOverlap="1" wp14:anchorId="35AD9D83" wp14:editId="6080725F">
                <wp:simplePos x="0" y="0"/>
                <wp:positionH relativeFrom="page">
                  <wp:posOffset>7326630</wp:posOffset>
                </wp:positionH>
                <wp:positionV relativeFrom="page">
                  <wp:posOffset>969010</wp:posOffset>
                </wp:positionV>
                <wp:extent cx="107315" cy="0"/>
                <wp:effectExtent l="0" t="0" r="0" b="0"/>
                <wp:wrapNone/>
                <wp:docPr id="44" name="Линия 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3BDA95" id="Линия 9" o:spid="_x0000_s1026" style="position:absolute;z-index:-25160243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76.3pt" to="585.3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15072" behindDoc="1" locked="0" layoutInCell="1" allowOverlap="1" wp14:anchorId="3AB080CD" wp14:editId="204A0D98">
                <wp:simplePos x="0" y="0"/>
                <wp:positionH relativeFrom="page">
                  <wp:posOffset>7326630</wp:posOffset>
                </wp:positionH>
                <wp:positionV relativeFrom="page">
                  <wp:posOffset>1211580</wp:posOffset>
                </wp:positionV>
                <wp:extent cx="107315" cy="0"/>
                <wp:effectExtent l="0" t="0" r="0" b="0"/>
                <wp:wrapNone/>
                <wp:docPr id="45" name="Линия 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96DB72" id="Линия 10" o:spid="_x0000_s1026" style="position:absolute;z-index:-25160140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95.4pt" to="585.3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04832" behindDoc="1" locked="0" layoutInCell="1" allowOverlap="1" wp14:anchorId="53F840E2" wp14:editId="75DDEE92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245110"/>
                <wp:effectExtent l="0" t="0" r="6985" b="2540"/>
                <wp:wrapNone/>
                <wp:docPr id="46" name="Прямоугольник 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B9AE4C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A8961" id="Прямоугольник 13" o:spid="_x0000_s1026" style="position:absolute;margin-left:576.9pt;margin-top:38.2pt;width:8.45pt;height:19.3pt;z-index:-2516116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" fillcolor="#b9ae4c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05856" behindDoc="1" locked="0" layoutInCell="1" allowOverlap="1" wp14:anchorId="5E165A63" wp14:editId="1A9671D7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245745"/>
                <wp:effectExtent l="0" t="0" r="6985" b="1905"/>
                <wp:wrapNone/>
                <wp:docPr id="47" name="Прямоугольник 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745"/>
                        </a:xfrm>
                        <a:prstGeom prst="rect">
                          <a:avLst/>
                        </a:prstGeom>
                        <a:solidFill>
                          <a:srgbClr val="73624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14775" id="Прямоугольник 14" o:spid="_x0000_s1026" style="position:absolute;margin-left:576.9pt;margin-top:57.25pt;width:8.45pt;height:19.35pt;z-index:-2516106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" fillcolor="#73624a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16096" behindDoc="1" locked="0" layoutInCell="1" allowOverlap="1" wp14:anchorId="189A11D6" wp14:editId="69AAF237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0"/>
                <wp:effectExtent l="0" t="0" r="0" b="0"/>
                <wp:wrapNone/>
                <wp:docPr id="48" name="Линия 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33DF9" id="Линия 15" o:spid="_x0000_s1026" style="position:absolute;z-index:-25160038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57.25pt" to="585.3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06880" behindDoc="1" locked="0" layoutInCell="1" allowOverlap="1" wp14:anchorId="5E1B2004" wp14:editId="51A812D8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107315" cy="245110"/>
                <wp:effectExtent l="0" t="0" r="6985" b="2540"/>
                <wp:wrapNone/>
                <wp:docPr id="49" name="Прямоугольник 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A4948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8F2A9" id="Прямоугольник 16" o:spid="_x0000_s1026" style="position:absolute;margin-left:576.9pt;margin-top:19.15pt;width:8.45pt;height:19.3pt;z-index:-25160960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" fillcolor="#a49481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17120" behindDoc="1" locked="0" layoutInCell="1" allowOverlap="1" wp14:anchorId="37E7B6B2" wp14:editId="4F58966A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0"/>
                <wp:effectExtent l="0" t="0" r="0" b="0"/>
                <wp:wrapNone/>
                <wp:docPr id="50" name="Линия 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93EA2" id="Линия 17" o:spid="_x0000_s1026" style="position:absolute;z-index:-25159936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38.2pt" to="585.3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D0094E"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18144" behindDoc="1" locked="0" layoutInCell="1" allowOverlap="1" wp14:anchorId="148F52DA" wp14:editId="596A2FB7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0" cy="1721485"/>
                <wp:effectExtent l="0" t="0" r="38100" b="31115"/>
                <wp:wrapNone/>
                <wp:docPr id="51" name="Линия 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14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69A61" id="Линия 18" o:spid="_x0000_s1026" style="position:absolute;z-index:-25159833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9.15pt" to="576.9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bookmarkStart w:id="6" w:name="_Hlk141475830"/>
    </w:p>
    <w:p w14:paraId="505F2016" w14:textId="55918A5B" w:rsidR="00B26018" w:rsidRDefault="003B1626" w:rsidP="00B26018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  <w:r w:rsidRPr="003B1626">
        <w:rPr>
          <w:b/>
          <w:bCs/>
          <w:sz w:val="28"/>
          <w:szCs w:val="28"/>
          <w:lang w:bidi="ru-RU"/>
        </w:rPr>
        <w:t>СРО-П-202-09082018</w:t>
      </w:r>
    </w:p>
    <w:p w14:paraId="4B759AA0" w14:textId="77777777" w:rsidR="003B1626" w:rsidRDefault="003B1626" w:rsidP="00B26018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3BF1524C" w14:textId="77777777" w:rsidR="00750B07" w:rsidRDefault="00A834B1" w:rsidP="00A834B1">
      <w:pPr>
        <w:spacing w:line="312" w:lineRule="auto"/>
        <w:rPr>
          <w:b/>
          <w:bCs/>
          <w:sz w:val="28"/>
          <w:szCs w:val="28"/>
          <w:lang w:bidi="ru-RU"/>
        </w:rPr>
      </w:pPr>
      <w:r w:rsidRPr="00A834B1">
        <w:rPr>
          <w:b/>
          <w:bCs/>
          <w:sz w:val="28"/>
          <w:szCs w:val="28"/>
          <w:lang w:bidi="ru-RU"/>
        </w:rPr>
        <w:t xml:space="preserve">Заказчик: </w:t>
      </w:r>
      <w:r w:rsidR="00750B07" w:rsidRPr="00750B07">
        <w:rPr>
          <w:b/>
          <w:bCs/>
          <w:sz w:val="28"/>
          <w:szCs w:val="28"/>
          <w:lang w:bidi="ru-RU"/>
        </w:rPr>
        <w:t>ГБУЗ "</w:t>
      </w:r>
      <w:proofErr w:type="spellStart"/>
      <w:r w:rsidR="00750B07" w:rsidRPr="00750B07">
        <w:rPr>
          <w:b/>
          <w:bCs/>
          <w:sz w:val="28"/>
          <w:szCs w:val="28"/>
          <w:lang w:bidi="ru-RU"/>
        </w:rPr>
        <w:t>Навлинская</w:t>
      </w:r>
      <w:proofErr w:type="spellEnd"/>
      <w:r w:rsidR="00750B07" w:rsidRPr="00750B07">
        <w:rPr>
          <w:b/>
          <w:bCs/>
          <w:sz w:val="28"/>
          <w:szCs w:val="28"/>
          <w:lang w:bidi="ru-RU"/>
        </w:rPr>
        <w:t xml:space="preserve"> центральная районная больница"</w:t>
      </w:r>
    </w:p>
    <w:p w14:paraId="55452679" w14:textId="531DDE98" w:rsidR="00FD2DD7" w:rsidRDefault="003B1626" w:rsidP="00A834B1">
      <w:pPr>
        <w:spacing w:line="312" w:lineRule="auto"/>
        <w:rPr>
          <w:rFonts w:ascii="Calibri" w:hAnsi="Calibri" w:cs="Calibri"/>
          <w:sz w:val="24"/>
          <w:szCs w:val="24"/>
          <w:lang w:bidi="ru-RU"/>
        </w:rPr>
      </w:pPr>
      <w:r w:rsidRPr="003B1626">
        <w:rPr>
          <w:b/>
          <w:bCs/>
          <w:sz w:val="28"/>
          <w:szCs w:val="28"/>
          <w:lang w:bidi="ru-RU"/>
        </w:rPr>
        <w:t xml:space="preserve">                                                               </w:t>
      </w:r>
    </w:p>
    <w:p w14:paraId="58E1CCB8" w14:textId="77777777" w:rsidR="00FD2DD7" w:rsidRDefault="00FD2DD7" w:rsidP="00FD2DD7">
      <w:pPr>
        <w:spacing w:line="312" w:lineRule="auto"/>
        <w:rPr>
          <w:rFonts w:ascii="Calibri" w:hAnsi="Calibri" w:cs="Calibri"/>
          <w:sz w:val="24"/>
          <w:szCs w:val="24"/>
          <w:lang w:bidi="ru-RU"/>
        </w:rPr>
      </w:pPr>
    </w:p>
    <w:p w14:paraId="5C01C47E" w14:textId="77777777" w:rsidR="00FD2DD7" w:rsidRDefault="00FD2DD7" w:rsidP="00FD2DD7">
      <w:pPr>
        <w:spacing w:line="312" w:lineRule="auto"/>
        <w:rPr>
          <w:rFonts w:ascii="Calibri" w:hAnsi="Calibri" w:cs="Calibri"/>
          <w:sz w:val="24"/>
          <w:szCs w:val="24"/>
          <w:lang w:bidi="ru-RU"/>
        </w:rPr>
      </w:pPr>
    </w:p>
    <w:p w14:paraId="59F6D6D4" w14:textId="77777777" w:rsidR="00B26018" w:rsidRDefault="00B26018" w:rsidP="00FD2DD7">
      <w:pPr>
        <w:spacing w:line="312" w:lineRule="auto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568BA856" w14:textId="5D504C23" w:rsidR="002039BF" w:rsidRDefault="00F1775A" w:rsidP="00F1775A">
      <w:pPr>
        <w:spacing w:line="312" w:lineRule="auto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Капитальный ремонт поликлиники главного корпуса ГБУЗ "</w:t>
      </w:r>
      <w:proofErr w:type="spellStart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Навлинская</w:t>
      </w:r>
      <w:proofErr w:type="spell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 xml:space="preserve"> ЦРБ", Брянская область, Муниципальный район </w:t>
      </w:r>
      <w:proofErr w:type="spellStart"/>
      <w:proofErr w:type="gramStart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Навлинский</w:t>
      </w:r>
      <w:proofErr w:type="spell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 xml:space="preserve"> ,</w:t>
      </w:r>
      <w:proofErr w:type="gram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 xml:space="preserve"> городское поселение </w:t>
      </w:r>
      <w:proofErr w:type="spellStart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Навлинское</w:t>
      </w:r>
      <w:proofErr w:type="spell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, Рабочий поселок Навля, Улица Полины Осипенко, дом 38А</w:t>
      </w:r>
    </w:p>
    <w:p w14:paraId="6C85C3D6" w14:textId="77777777" w:rsidR="00F1775A" w:rsidRDefault="00F1775A" w:rsidP="00F1775A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  <w:lang w:bidi="ru-RU"/>
        </w:rPr>
      </w:pPr>
    </w:p>
    <w:p w14:paraId="531F0724" w14:textId="77777777" w:rsidR="00FD2DD7" w:rsidRPr="00026BE3" w:rsidRDefault="00FD2DD7" w:rsidP="00FD2DD7">
      <w:pPr>
        <w:spacing w:line="312" w:lineRule="auto"/>
        <w:jc w:val="center"/>
        <w:rPr>
          <w:sz w:val="36"/>
          <w:szCs w:val="36"/>
          <w:lang w:bidi="ru-RU"/>
        </w:rPr>
      </w:pPr>
      <w:r w:rsidRPr="00026BE3">
        <w:rPr>
          <w:sz w:val="36"/>
          <w:szCs w:val="36"/>
          <w:lang w:bidi="ru-RU"/>
        </w:rPr>
        <w:t>ПРОЕКТНАЯ ДОКУМЕНТАЦИЯ</w:t>
      </w:r>
    </w:p>
    <w:p w14:paraId="6861CFE9" w14:textId="77777777" w:rsidR="00FD2DD7" w:rsidRDefault="00FD2DD7" w:rsidP="00FD2DD7">
      <w:pPr>
        <w:spacing w:line="312" w:lineRule="auto"/>
        <w:rPr>
          <w:rFonts w:asciiTheme="minorHAnsi" w:hAnsiTheme="minorHAnsi" w:cstheme="minorHAnsi"/>
          <w:sz w:val="24"/>
          <w:szCs w:val="24"/>
          <w:lang w:bidi="ru-RU"/>
        </w:rPr>
      </w:pPr>
    </w:p>
    <w:p w14:paraId="3E5FD569" w14:textId="77777777" w:rsidR="00FD2DD7" w:rsidRDefault="00FD2DD7" w:rsidP="00FD2DD7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7D8B0212" w14:textId="77777777" w:rsidR="00FD2DD7" w:rsidRDefault="00FD2DD7" w:rsidP="00FD2DD7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Theme="minorHAnsi" w:hAnsiTheme="minorHAnsi" w:cstheme="minorHAnsi"/>
          <w:sz w:val="24"/>
          <w:szCs w:val="24"/>
          <w:lang w:bidi="ru-RU"/>
        </w:rPr>
        <w:t xml:space="preserve"> </w:t>
      </w: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Раздел 12. «Смета на капитальный ремонт объекта капитального строительства»</w:t>
      </w:r>
    </w:p>
    <w:p w14:paraId="58DB6014" w14:textId="77777777" w:rsidR="00FD2DD7" w:rsidRDefault="00FD2DD7" w:rsidP="00FD2DD7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7301BCB3" w14:textId="302196D9" w:rsidR="00FD2DD7" w:rsidRDefault="00FD2DD7" w:rsidP="00FD2DD7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Сметная документация</w:t>
      </w:r>
    </w:p>
    <w:p w14:paraId="24B10C46" w14:textId="77777777" w:rsidR="00FD2DD7" w:rsidRDefault="00FD2DD7" w:rsidP="00FD2DD7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3730ACFA" w14:textId="64F95E9C" w:rsidR="00FD2DD7" w:rsidRDefault="00750B07" w:rsidP="00FD2DD7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11</w:t>
      </w:r>
      <w:r w:rsidR="00FD2DD7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</w:t>
      </w:r>
      <w:r w:rsidR="00FD2DD7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0</w:t>
      </w: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2</w:t>
      </w:r>
      <w:r w:rsidR="00FD2DD7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/202</w:t>
      </w:r>
      <w:r w:rsidR="00723385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6</w:t>
      </w:r>
      <w:r w:rsidR="00FD2DD7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-12-СМ</w:t>
      </w:r>
    </w:p>
    <w:p w14:paraId="6168BA9A" w14:textId="3FE2AF5A" w:rsidR="00FD2DD7" w:rsidRDefault="00951187" w:rsidP="00FD2DD7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 w:rsidRPr="00956464">
        <w:rPr>
          <w:rFonts w:eastAsia="Calibri"/>
          <w:noProof/>
          <w:color w:val="auto"/>
          <w:sz w:val="22"/>
          <w:szCs w:val="22"/>
          <w:lang w:eastAsia="ru-RU"/>
        </w:rPr>
        <w:drawing>
          <wp:anchor distT="0" distB="0" distL="114300" distR="114300" simplePos="0" relativeHeight="251787776" behindDoc="0" locked="0" layoutInCell="1" allowOverlap="1" wp14:anchorId="04C1A1B7" wp14:editId="295DC5A1">
            <wp:simplePos x="0" y="0"/>
            <wp:positionH relativeFrom="column">
              <wp:posOffset>2552700</wp:posOffset>
            </wp:positionH>
            <wp:positionV relativeFrom="paragraph">
              <wp:posOffset>186690</wp:posOffset>
            </wp:positionV>
            <wp:extent cx="2105025" cy="1504950"/>
            <wp:effectExtent l="0" t="0" r="0" b="0"/>
            <wp:wrapNone/>
            <wp:docPr id="5" name="Рисунок 5" descr="C:\Users\Администратор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BFFFD"/>
                        </a:clrFrom>
                        <a:clrTo>
                          <a:srgbClr val="FB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CB803D" w14:textId="63FB5994" w:rsidR="00FD2DD7" w:rsidRDefault="00FD2DD7" w:rsidP="00FD2DD7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093D0244" w14:textId="1D7FC31D" w:rsidR="0008019E" w:rsidRPr="0008019E" w:rsidRDefault="0008019E" w:rsidP="00FD2DD7">
      <w:pPr>
        <w:autoSpaceDE w:val="0"/>
        <w:autoSpaceDN w:val="0"/>
        <w:adjustRightInd w:val="0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08019E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Индивидуальный предприниматель  </w:t>
      </w:r>
    </w:p>
    <w:p w14:paraId="5F0352EA" w14:textId="4C5DA729" w:rsidR="00FD2DD7" w:rsidRPr="0008019E" w:rsidRDefault="0008019E" w:rsidP="00FD2DD7">
      <w:pPr>
        <w:autoSpaceDE w:val="0"/>
        <w:autoSpaceDN w:val="0"/>
        <w:adjustRightInd w:val="0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08019E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>Горбачева Виктория Николаевна</w:t>
      </w:r>
      <w:r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                                             В.Н. Горбачева</w:t>
      </w:r>
    </w:p>
    <w:p w14:paraId="1D90C209" w14:textId="745E7874" w:rsidR="00FD2DD7" w:rsidRDefault="00FD2DD7" w:rsidP="00FD2DD7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673FED61" w14:textId="16C97DD0" w:rsidR="0008019E" w:rsidRDefault="00B26018" w:rsidP="00FD2DD7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  <w:r>
        <w:rPr>
          <w:noProof/>
        </w:rPr>
        <w:drawing>
          <wp:anchor distT="0" distB="0" distL="114300" distR="114300" simplePos="0" relativeHeight="251830784" behindDoc="0" locked="0" layoutInCell="1" allowOverlap="1" wp14:anchorId="4CD455B4" wp14:editId="299397C3">
            <wp:simplePos x="0" y="0"/>
            <wp:positionH relativeFrom="column">
              <wp:posOffset>2867025</wp:posOffset>
            </wp:positionH>
            <wp:positionV relativeFrom="paragraph">
              <wp:posOffset>57150</wp:posOffset>
            </wp:positionV>
            <wp:extent cx="981075" cy="904875"/>
            <wp:effectExtent l="0" t="0" r="9525" b="9525"/>
            <wp:wrapNone/>
            <wp:docPr id="200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65D067" w14:textId="62DAAB41" w:rsidR="0008019E" w:rsidRPr="0008019E" w:rsidRDefault="0008019E" w:rsidP="00FD2DD7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43CC3D16" w14:textId="5889260D" w:rsidR="005236B7" w:rsidRDefault="00FD2DD7" w:rsidP="005900FC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FD2DD7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Главный инженер проекта                                        </w:t>
      </w:r>
      <w:r w:rsidR="0008019E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           </w:t>
      </w:r>
      <w:r w:rsidR="00B26018" w:rsidRPr="00B26018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>В.Н. Горбачева</w:t>
      </w:r>
      <w:bookmarkEnd w:id="6"/>
    </w:p>
    <w:p w14:paraId="2085B22B" w14:textId="77777777" w:rsidR="003B1626" w:rsidRDefault="003B1626" w:rsidP="005900FC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</w:p>
    <w:p w14:paraId="5BD63F98" w14:textId="455293B8" w:rsidR="005236B7" w:rsidRDefault="005236B7" w:rsidP="005900FC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</w:p>
    <w:p w14:paraId="0BF9CA18" w14:textId="467FDCCA" w:rsidR="005236B7" w:rsidRDefault="005236B7" w:rsidP="005900FC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</w:p>
    <w:p w14:paraId="26F3D5E0" w14:textId="05F0D6E6" w:rsidR="0037602E" w:rsidRPr="000A1B16" w:rsidRDefault="0037602E" w:rsidP="0037602E">
      <w:pPr>
        <w:autoSpaceDE w:val="0"/>
        <w:autoSpaceDN w:val="0"/>
        <w:adjustRightInd w:val="0"/>
        <w:jc w:val="center"/>
        <w:rPr>
          <w:rFonts w:ascii="GOSTCommon,Italic" w:hAnsi="GOSTCommon,Italic" w:cs="GOSTCommon,Italic"/>
          <w:b/>
          <w:bCs/>
          <w:i/>
          <w:iCs/>
          <w:sz w:val="28"/>
          <w:szCs w:val="28"/>
        </w:rPr>
      </w:pPr>
      <w:r w:rsidRPr="000A1B16">
        <w:rPr>
          <w:rFonts w:ascii="GOSTCommon,Italic" w:hAnsi="GOSTCommon,Italic" w:cs="GOSTCommon,Italic"/>
          <w:b/>
          <w:bCs/>
          <w:i/>
          <w:iCs/>
          <w:sz w:val="28"/>
          <w:szCs w:val="28"/>
        </w:rPr>
        <w:t>Пояснительная записка к сметной документации</w:t>
      </w:r>
    </w:p>
    <w:p w14:paraId="7360C937" w14:textId="77777777" w:rsidR="0037602E" w:rsidRDefault="0037602E" w:rsidP="0037602E">
      <w:pPr>
        <w:autoSpaceDE w:val="0"/>
        <w:autoSpaceDN w:val="0"/>
        <w:adjustRightInd w:val="0"/>
        <w:ind w:left="142" w:firstLine="425"/>
        <w:rPr>
          <w:b/>
          <w:iCs/>
          <w:sz w:val="24"/>
          <w:szCs w:val="24"/>
        </w:rPr>
      </w:pPr>
    </w:p>
    <w:p w14:paraId="631430D3" w14:textId="0974AE77" w:rsidR="0037602E" w:rsidRDefault="0037602E" w:rsidP="0037602E">
      <w:pPr>
        <w:autoSpaceDE w:val="0"/>
        <w:autoSpaceDN w:val="0"/>
        <w:adjustRightInd w:val="0"/>
        <w:spacing w:line="360" w:lineRule="auto"/>
        <w:ind w:left="284" w:right="140" w:firstLine="425"/>
        <w:jc w:val="both"/>
        <w:rPr>
          <w:b/>
          <w:i/>
          <w:sz w:val="24"/>
          <w:szCs w:val="24"/>
          <w:lang w:eastAsia="ru-RU" w:bidi="ru-RU"/>
        </w:rPr>
      </w:pPr>
      <w:r w:rsidRPr="00584E5A">
        <w:rPr>
          <w:iCs/>
          <w:sz w:val="24"/>
          <w:szCs w:val="24"/>
        </w:rPr>
        <w:t>Раздел «Сметная документация» разработана на объект</w:t>
      </w:r>
      <w:r w:rsidRPr="00E62F68">
        <w:rPr>
          <w:i/>
          <w:iCs/>
          <w:sz w:val="24"/>
          <w:szCs w:val="24"/>
        </w:rPr>
        <w:t xml:space="preserve">: </w:t>
      </w:r>
      <w:proofErr w:type="gramStart"/>
      <w:r w:rsidR="00F1775A">
        <w:rPr>
          <w:bCs/>
          <w:i/>
          <w:sz w:val="24"/>
          <w:szCs w:val="24"/>
          <w:lang w:eastAsia="ru-RU" w:bidi="ru-RU"/>
        </w:rPr>
        <w:t>«</w:t>
      </w:r>
      <w:r w:rsidRPr="004B74E7">
        <w:t xml:space="preserve"> </w:t>
      </w:r>
      <w:r w:rsidR="00F1775A" w:rsidRPr="00F1775A">
        <w:rPr>
          <w:b/>
          <w:i/>
          <w:sz w:val="24"/>
          <w:szCs w:val="24"/>
          <w:lang w:eastAsia="ru-RU" w:bidi="ru-RU"/>
        </w:rPr>
        <w:t>Капитальный</w:t>
      </w:r>
      <w:proofErr w:type="gramEnd"/>
      <w:r w:rsidR="00F1775A" w:rsidRPr="00F1775A">
        <w:rPr>
          <w:b/>
          <w:i/>
          <w:sz w:val="24"/>
          <w:szCs w:val="24"/>
          <w:lang w:eastAsia="ru-RU" w:bidi="ru-RU"/>
        </w:rPr>
        <w:t xml:space="preserve"> ремонт поликлиники главного корпуса ГБУЗ </w:t>
      </w:r>
      <w:r w:rsidR="00F1775A">
        <w:rPr>
          <w:b/>
          <w:i/>
          <w:sz w:val="24"/>
          <w:szCs w:val="24"/>
          <w:lang w:eastAsia="ru-RU" w:bidi="ru-RU"/>
        </w:rPr>
        <w:t>«</w:t>
      </w:r>
      <w:proofErr w:type="spellStart"/>
      <w:r w:rsidR="00F1775A" w:rsidRPr="00F1775A">
        <w:rPr>
          <w:b/>
          <w:i/>
          <w:sz w:val="24"/>
          <w:szCs w:val="24"/>
          <w:lang w:eastAsia="ru-RU" w:bidi="ru-RU"/>
        </w:rPr>
        <w:t>Навлинская</w:t>
      </w:r>
      <w:proofErr w:type="spellEnd"/>
      <w:r w:rsidR="00F1775A" w:rsidRPr="00F1775A">
        <w:rPr>
          <w:b/>
          <w:i/>
          <w:sz w:val="24"/>
          <w:szCs w:val="24"/>
          <w:lang w:eastAsia="ru-RU" w:bidi="ru-RU"/>
        </w:rPr>
        <w:t xml:space="preserve"> ЦРБ</w:t>
      </w:r>
      <w:r w:rsidR="00F1775A">
        <w:rPr>
          <w:b/>
          <w:i/>
          <w:sz w:val="24"/>
          <w:szCs w:val="24"/>
          <w:lang w:eastAsia="ru-RU" w:bidi="ru-RU"/>
        </w:rPr>
        <w:t>»</w:t>
      </w:r>
      <w:r w:rsidR="00F1775A" w:rsidRPr="00F1775A">
        <w:rPr>
          <w:b/>
          <w:i/>
          <w:sz w:val="24"/>
          <w:szCs w:val="24"/>
          <w:lang w:eastAsia="ru-RU" w:bidi="ru-RU"/>
        </w:rPr>
        <w:t xml:space="preserve">, Брянская область, Муниципальный район </w:t>
      </w:r>
      <w:proofErr w:type="spellStart"/>
      <w:r w:rsidR="00F1775A" w:rsidRPr="00F1775A">
        <w:rPr>
          <w:b/>
          <w:i/>
          <w:sz w:val="24"/>
          <w:szCs w:val="24"/>
          <w:lang w:eastAsia="ru-RU" w:bidi="ru-RU"/>
        </w:rPr>
        <w:t>Навлинский</w:t>
      </w:r>
      <w:proofErr w:type="spellEnd"/>
      <w:r w:rsidR="00F1775A" w:rsidRPr="00F1775A">
        <w:rPr>
          <w:b/>
          <w:i/>
          <w:sz w:val="24"/>
          <w:szCs w:val="24"/>
          <w:lang w:eastAsia="ru-RU" w:bidi="ru-RU"/>
        </w:rPr>
        <w:t xml:space="preserve"> , городское поселение </w:t>
      </w:r>
      <w:proofErr w:type="spellStart"/>
      <w:r w:rsidR="00F1775A" w:rsidRPr="00F1775A">
        <w:rPr>
          <w:b/>
          <w:i/>
          <w:sz w:val="24"/>
          <w:szCs w:val="24"/>
          <w:lang w:eastAsia="ru-RU" w:bidi="ru-RU"/>
        </w:rPr>
        <w:t>Навлинское</w:t>
      </w:r>
      <w:proofErr w:type="spellEnd"/>
      <w:r w:rsidR="00F1775A" w:rsidRPr="00F1775A">
        <w:rPr>
          <w:b/>
          <w:i/>
          <w:sz w:val="24"/>
          <w:szCs w:val="24"/>
          <w:lang w:eastAsia="ru-RU" w:bidi="ru-RU"/>
        </w:rPr>
        <w:t>, Рабочий поселок Навля, Улица Полины Осипенко, дом 38А</w:t>
      </w:r>
      <w:r w:rsidR="00F1775A">
        <w:rPr>
          <w:b/>
          <w:i/>
          <w:sz w:val="24"/>
          <w:szCs w:val="24"/>
          <w:lang w:eastAsia="ru-RU" w:bidi="ru-RU"/>
        </w:rPr>
        <w:t>»</w:t>
      </w:r>
      <w:r w:rsidRPr="004B74E7">
        <w:rPr>
          <w:b/>
          <w:i/>
          <w:sz w:val="24"/>
          <w:szCs w:val="24"/>
          <w:lang w:eastAsia="ru-RU" w:bidi="ru-RU"/>
        </w:rPr>
        <w:t>.</w:t>
      </w:r>
    </w:p>
    <w:p w14:paraId="18A1F395" w14:textId="621D04EE" w:rsidR="0037602E" w:rsidRPr="005B0186" w:rsidRDefault="0037602E" w:rsidP="0037602E">
      <w:pPr>
        <w:spacing w:line="360" w:lineRule="auto"/>
        <w:ind w:firstLine="708"/>
        <w:jc w:val="both"/>
        <w:rPr>
          <w:bCs/>
          <w:color w:val="000000"/>
          <w:sz w:val="24"/>
          <w:szCs w:val="24"/>
        </w:rPr>
      </w:pPr>
      <w:r w:rsidRPr="000A1B16">
        <w:rPr>
          <w:sz w:val="24"/>
          <w:szCs w:val="24"/>
        </w:rPr>
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утвержденная приказом Минстроя России от 04.09.2020 №421/</w:t>
      </w:r>
      <w:proofErr w:type="spellStart"/>
      <w:r w:rsidRPr="000A1B16">
        <w:rPr>
          <w:sz w:val="24"/>
          <w:szCs w:val="24"/>
        </w:rPr>
        <w:t>пр</w:t>
      </w:r>
      <w:proofErr w:type="spellEnd"/>
      <w:r w:rsidRPr="000A1B16">
        <w:rPr>
          <w:sz w:val="24"/>
          <w:szCs w:val="24"/>
        </w:rPr>
        <w:t xml:space="preserve"> (далее – Методика №421/</w:t>
      </w:r>
      <w:proofErr w:type="spellStart"/>
      <w:r w:rsidRPr="000A1B16">
        <w:rPr>
          <w:sz w:val="24"/>
          <w:szCs w:val="24"/>
        </w:rPr>
        <w:t>пр</w:t>
      </w:r>
      <w:proofErr w:type="spellEnd"/>
      <w:r w:rsidRPr="000A1B16">
        <w:rPr>
          <w:sz w:val="24"/>
          <w:szCs w:val="24"/>
        </w:rPr>
        <w:t xml:space="preserve">) (в ред. </w:t>
      </w:r>
      <w:r w:rsidR="00F1775A" w:rsidRPr="000A1B16">
        <w:rPr>
          <w:sz w:val="24"/>
          <w:szCs w:val="24"/>
        </w:rPr>
        <w:t>П</w:t>
      </w:r>
      <w:r w:rsidRPr="000A1B16">
        <w:rPr>
          <w:sz w:val="24"/>
          <w:szCs w:val="24"/>
        </w:rPr>
        <w:t>риказа Минстроя России от 07.07.2022 №557/пр</w:t>
      </w:r>
      <w:r>
        <w:rPr>
          <w:sz w:val="24"/>
          <w:szCs w:val="24"/>
        </w:rPr>
        <w:t xml:space="preserve">., </w:t>
      </w:r>
      <w:r w:rsidRPr="005B0186">
        <w:rPr>
          <w:bCs/>
          <w:sz w:val="24"/>
          <w:szCs w:val="24"/>
        </w:rPr>
        <w:t>от 30.01.2024 №55/</w:t>
      </w:r>
      <w:proofErr w:type="spellStart"/>
      <w:r w:rsidRPr="005B0186">
        <w:rPr>
          <w:bCs/>
          <w:sz w:val="24"/>
          <w:szCs w:val="24"/>
        </w:rPr>
        <w:t>пр</w:t>
      </w:r>
      <w:proofErr w:type="spellEnd"/>
      <w:r w:rsidRPr="005B0186">
        <w:rPr>
          <w:bCs/>
          <w:sz w:val="24"/>
          <w:szCs w:val="24"/>
        </w:rPr>
        <w:t>).</w:t>
      </w:r>
      <w:r w:rsidRPr="005B0186">
        <w:rPr>
          <w:bCs/>
          <w:sz w:val="24"/>
          <w:szCs w:val="24"/>
        </w:rPr>
        <w:tab/>
      </w:r>
    </w:p>
    <w:p w14:paraId="6250559F" w14:textId="77777777" w:rsidR="0037602E" w:rsidRPr="000A1B16" w:rsidRDefault="0037602E" w:rsidP="0037602E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0A1B16">
        <w:rPr>
          <w:color w:val="000000"/>
          <w:sz w:val="24"/>
          <w:szCs w:val="24"/>
        </w:rPr>
        <w:t>Методика применения сметных норм, утвержденная приказом Минстроя</w:t>
      </w:r>
      <w:r w:rsidRPr="000A1B16">
        <w:rPr>
          <w:sz w:val="24"/>
          <w:szCs w:val="24"/>
        </w:rPr>
        <w:t xml:space="preserve"> России</w:t>
      </w:r>
      <w:r w:rsidRPr="000A1B16">
        <w:rPr>
          <w:color w:val="000000"/>
          <w:sz w:val="24"/>
          <w:szCs w:val="24"/>
        </w:rPr>
        <w:t xml:space="preserve"> от 14.07.2022 №571/пр.</w:t>
      </w:r>
    </w:p>
    <w:p w14:paraId="3EF19412" w14:textId="23A72A22" w:rsidR="0037602E" w:rsidRPr="000A1B16" w:rsidRDefault="0037602E" w:rsidP="0037602E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0A1B16">
        <w:rPr>
          <w:color w:val="000000"/>
          <w:sz w:val="24"/>
          <w:szCs w:val="24"/>
        </w:rPr>
        <w:t xml:space="preserve">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утвержденная приказом Минстроя </w:t>
      </w:r>
      <w:r w:rsidRPr="000A1B16">
        <w:rPr>
          <w:sz w:val="24"/>
          <w:szCs w:val="24"/>
        </w:rPr>
        <w:t>России</w:t>
      </w:r>
      <w:r w:rsidRPr="000A1B16">
        <w:rPr>
          <w:color w:val="000000"/>
          <w:sz w:val="24"/>
          <w:szCs w:val="24"/>
        </w:rPr>
        <w:t xml:space="preserve"> от 21.12.2020 №812/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 xml:space="preserve"> </w:t>
      </w:r>
      <w:r w:rsidRPr="000A1B16">
        <w:rPr>
          <w:sz w:val="24"/>
          <w:szCs w:val="24"/>
        </w:rPr>
        <w:t xml:space="preserve">(в ред. </w:t>
      </w:r>
      <w:r w:rsidR="00F1775A" w:rsidRPr="000A1B16">
        <w:rPr>
          <w:sz w:val="24"/>
          <w:szCs w:val="24"/>
        </w:rPr>
        <w:t>П</w:t>
      </w:r>
      <w:r w:rsidRPr="000A1B16">
        <w:rPr>
          <w:sz w:val="24"/>
          <w:szCs w:val="24"/>
        </w:rPr>
        <w:t>риказов Минстроя России от 02.09.2021 №636/</w:t>
      </w:r>
      <w:proofErr w:type="spellStart"/>
      <w:r w:rsidRPr="000A1B16">
        <w:rPr>
          <w:sz w:val="24"/>
          <w:szCs w:val="24"/>
        </w:rPr>
        <w:t>пр</w:t>
      </w:r>
      <w:proofErr w:type="spellEnd"/>
      <w:r w:rsidRPr="000A1B16">
        <w:rPr>
          <w:sz w:val="24"/>
          <w:szCs w:val="24"/>
        </w:rPr>
        <w:t>, от 26.07.2022 №611/</w:t>
      </w:r>
      <w:proofErr w:type="spellStart"/>
      <w:r w:rsidRPr="000A1B16">
        <w:rPr>
          <w:sz w:val="24"/>
          <w:szCs w:val="24"/>
        </w:rPr>
        <w:t>пр</w:t>
      </w:r>
      <w:proofErr w:type="spellEnd"/>
      <w:r w:rsidRPr="000A1B16">
        <w:rPr>
          <w:sz w:val="24"/>
          <w:szCs w:val="24"/>
        </w:rPr>
        <w:t>).</w:t>
      </w:r>
    </w:p>
    <w:p w14:paraId="54CA522D" w14:textId="55EFCE31" w:rsidR="0037602E" w:rsidRPr="000A1B16" w:rsidRDefault="0037602E" w:rsidP="0037602E">
      <w:pPr>
        <w:spacing w:line="360" w:lineRule="auto"/>
        <w:ind w:firstLine="708"/>
        <w:jc w:val="both"/>
        <w:rPr>
          <w:sz w:val="24"/>
          <w:szCs w:val="24"/>
        </w:rPr>
      </w:pPr>
      <w:r w:rsidRPr="000A1B16">
        <w:rPr>
          <w:color w:val="000000"/>
          <w:sz w:val="24"/>
          <w:szCs w:val="24"/>
        </w:rPr>
        <w:t xml:space="preserve">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утвержденная приказом Минстроя </w:t>
      </w:r>
      <w:r w:rsidRPr="000A1B16">
        <w:rPr>
          <w:sz w:val="24"/>
          <w:szCs w:val="24"/>
        </w:rPr>
        <w:t>России</w:t>
      </w:r>
      <w:r w:rsidRPr="000A1B16">
        <w:rPr>
          <w:color w:val="000000"/>
          <w:sz w:val="24"/>
          <w:szCs w:val="24"/>
        </w:rPr>
        <w:t xml:space="preserve"> от 11.12.2020 №774/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 xml:space="preserve"> </w:t>
      </w:r>
      <w:r w:rsidRPr="000A1B16">
        <w:rPr>
          <w:sz w:val="24"/>
          <w:szCs w:val="24"/>
        </w:rPr>
        <w:t xml:space="preserve">(в ред. </w:t>
      </w:r>
      <w:r w:rsidR="00F1775A" w:rsidRPr="000A1B16">
        <w:rPr>
          <w:sz w:val="24"/>
          <w:szCs w:val="24"/>
        </w:rPr>
        <w:t>П</w:t>
      </w:r>
      <w:r w:rsidRPr="000A1B16">
        <w:rPr>
          <w:sz w:val="24"/>
          <w:szCs w:val="24"/>
        </w:rPr>
        <w:t>риказа Минстроя России от 22.04.2022 №317/</w:t>
      </w:r>
      <w:proofErr w:type="spellStart"/>
      <w:r w:rsidRPr="000A1B16">
        <w:rPr>
          <w:sz w:val="24"/>
          <w:szCs w:val="24"/>
        </w:rPr>
        <w:t>пр</w:t>
      </w:r>
      <w:proofErr w:type="spellEnd"/>
      <w:r w:rsidRPr="000A1B16">
        <w:rPr>
          <w:sz w:val="24"/>
          <w:szCs w:val="24"/>
        </w:rPr>
        <w:t>).</w:t>
      </w:r>
      <w:r w:rsidRPr="000A1B16">
        <w:rPr>
          <w:sz w:val="24"/>
          <w:szCs w:val="24"/>
        </w:rPr>
        <w:tab/>
      </w:r>
    </w:p>
    <w:p w14:paraId="70BF67CE" w14:textId="06CF4A6E" w:rsidR="0037602E" w:rsidRPr="005B0186" w:rsidRDefault="0037602E" w:rsidP="0037602E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0A1B16">
        <w:rPr>
          <w:color w:val="000000"/>
          <w:sz w:val="24"/>
          <w:szCs w:val="24"/>
        </w:rPr>
        <w:t>Сметные нормы на строительные работы (ГЭСН-2022), сметные нормы на ремонтно-строительные работы (ГЭСНр-2022), сметные нормы на монтаж оборудования (ГЭСНм-2022), сметные нормы на пусконаладочные работы (ГЭСНп-2022), государственные сметные нормативы федеральные сметные цены на материалы, изделия, конструкции и оборудование, применяемые в строительстве, в базисном уровне цен (ФСБЦ-2022), сметные цены на эксплуатацию машин и механизмов в базисном уровне цен (ФСЭМ-2022), сметные цены услуг на перевозку и погрузо-разгрузочные работы, сведения о которых включены в федеральный реестр сметных нормативов, утвержденные приказами Минстроя России от 30.12.2021 № 1046/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>, от 18.05.2022 № 378/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>, от 26.08.2022 № 703/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>, от 26.10.2022 № 905/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>, от 27.12.2022 № 1133/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>, от 10.02.2023 № 84/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>, от 11.05.2023 №335/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>, от 02.08.2023 №551/</w:t>
      </w:r>
      <w:proofErr w:type="spellStart"/>
      <w:r w:rsidRPr="000A1B16">
        <w:rPr>
          <w:color w:val="000000"/>
          <w:sz w:val="24"/>
          <w:szCs w:val="24"/>
        </w:rPr>
        <w:t>пр</w:t>
      </w:r>
      <w:proofErr w:type="spellEnd"/>
      <w:r w:rsidRPr="000A1B16">
        <w:rPr>
          <w:color w:val="000000"/>
          <w:sz w:val="24"/>
          <w:szCs w:val="24"/>
        </w:rPr>
        <w:t>, от 14.11.2023 №817/пр</w:t>
      </w:r>
      <w:r w:rsidRPr="005B0186">
        <w:rPr>
          <w:color w:val="000000"/>
          <w:sz w:val="24"/>
          <w:szCs w:val="24"/>
        </w:rPr>
        <w:t xml:space="preserve">., </w:t>
      </w:r>
      <w:r w:rsidRPr="005B0186">
        <w:rPr>
          <w:sz w:val="24"/>
          <w:szCs w:val="24"/>
        </w:rPr>
        <w:t>от 16 февраля 2024 г. № 102/</w:t>
      </w:r>
      <w:proofErr w:type="spellStart"/>
      <w:r w:rsidRPr="005B0186">
        <w:rPr>
          <w:sz w:val="24"/>
          <w:szCs w:val="24"/>
        </w:rPr>
        <w:t>пр</w:t>
      </w:r>
      <w:proofErr w:type="spellEnd"/>
      <w:r w:rsidRPr="005B0186">
        <w:rPr>
          <w:sz w:val="24"/>
          <w:szCs w:val="24"/>
        </w:rPr>
        <w:t>, от 13 мая 2024 г. № 323/пр.</w:t>
      </w:r>
      <w:r>
        <w:rPr>
          <w:sz w:val="24"/>
          <w:szCs w:val="24"/>
        </w:rPr>
        <w:t xml:space="preserve">, </w:t>
      </w:r>
      <w:r w:rsidRPr="005B0186">
        <w:rPr>
          <w:sz w:val="24"/>
          <w:szCs w:val="24"/>
        </w:rPr>
        <w:t xml:space="preserve">от </w:t>
      </w:r>
      <w:r>
        <w:rPr>
          <w:sz w:val="24"/>
          <w:szCs w:val="24"/>
        </w:rPr>
        <w:t>09 августа</w:t>
      </w:r>
      <w:r w:rsidRPr="005B0186">
        <w:rPr>
          <w:sz w:val="24"/>
          <w:szCs w:val="24"/>
        </w:rPr>
        <w:t xml:space="preserve"> 2024 г. № </w:t>
      </w:r>
      <w:r>
        <w:rPr>
          <w:sz w:val="24"/>
          <w:szCs w:val="24"/>
        </w:rPr>
        <w:t>524</w:t>
      </w:r>
      <w:r w:rsidRPr="005B0186">
        <w:rPr>
          <w:sz w:val="24"/>
          <w:szCs w:val="24"/>
        </w:rPr>
        <w:t>/пр.</w:t>
      </w:r>
      <w:r w:rsidR="00596CC9">
        <w:rPr>
          <w:sz w:val="24"/>
          <w:szCs w:val="24"/>
        </w:rPr>
        <w:t xml:space="preserve">, </w:t>
      </w:r>
      <w:r w:rsidR="00596CC9">
        <w:rPr>
          <w:color w:val="333333"/>
          <w:sz w:val="24"/>
          <w:szCs w:val="24"/>
        </w:rPr>
        <w:t xml:space="preserve">от 19.02.2025 г. № 299, </w:t>
      </w:r>
      <w:r w:rsidR="00596CC9" w:rsidRPr="009C0B04">
        <w:rPr>
          <w:color w:val="333333"/>
          <w:sz w:val="24"/>
          <w:szCs w:val="24"/>
        </w:rPr>
        <w:t xml:space="preserve">от </w:t>
      </w:r>
      <w:r w:rsidR="00596CC9">
        <w:rPr>
          <w:color w:val="333333"/>
          <w:sz w:val="24"/>
          <w:szCs w:val="24"/>
        </w:rPr>
        <w:t>14</w:t>
      </w:r>
      <w:r w:rsidR="00596CC9" w:rsidRPr="009C0B04">
        <w:rPr>
          <w:color w:val="333333"/>
          <w:sz w:val="24"/>
          <w:szCs w:val="24"/>
        </w:rPr>
        <w:t>.0</w:t>
      </w:r>
      <w:r w:rsidR="00596CC9">
        <w:rPr>
          <w:color w:val="333333"/>
          <w:sz w:val="24"/>
          <w:szCs w:val="24"/>
        </w:rPr>
        <w:t>8</w:t>
      </w:r>
      <w:r w:rsidR="00596CC9" w:rsidRPr="009C0B04">
        <w:rPr>
          <w:color w:val="333333"/>
          <w:sz w:val="24"/>
          <w:szCs w:val="24"/>
        </w:rPr>
        <w:t xml:space="preserve">.2025 г. № </w:t>
      </w:r>
      <w:r w:rsidR="00596CC9">
        <w:rPr>
          <w:color w:val="333333"/>
          <w:sz w:val="24"/>
          <w:szCs w:val="24"/>
        </w:rPr>
        <w:t>430</w:t>
      </w:r>
      <w:r w:rsidR="00596CC9" w:rsidRPr="009C0B04">
        <w:rPr>
          <w:color w:val="333333"/>
          <w:sz w:val="24"/>
          <w:szCs w:val="24"/>
        </w:rPr>
        <w:t>/</w:t>
      </w:r>
      <w:proofErr w:type="spellStart"/>
      <w:r w:rsidR="00596CC9" w:rsidRPr="009C0B04">
        <w:rPr>
          <w:color w:val="333333"/>
          <w:sz w:val="24"/>
          <w:szCs w:val="24"/>
        </w:rPr>
        <w:t>пр</w:t>
      </w:r>
      <w:proofErr w:type="spellEnd"/>
      <w:r w:rsidR="00596CC9" w:rsidRPr="009C0B04">
        <w:rPr>
          <w:color w:val="333333"/>
          <w:sz w:val="24"/>
          <w:szCs w:val="24"/>
        </w:rPr>
        <w:t xml:space="preserve"> (изм. 1-1</w:t>
      </w:r>
      <w:r w:rsidR="00596CC9">
        <w:rPr>
          <w:color w:val="333333"/>
          <w:sz w:val="24"/>
          <w:szCs w:val="24"/>
        </w:rPr>
        <w:t>5</w:t>
      </w:r>
      <w:r w:rsidR="00596CC9" w:rsidRPr="009C0B04">
        <w:rPr>
          <w:color w:val="333333"/>
          <w:sz w:val="24"/>
          <w:szCs w:val="24"/>
        </w:rPr>
        <w:t>)</w:t>
      </w:r>
      <w:r w:rsidR="00596CC9">
        <w:rPr>
          <w:color w:val="333333"/>
          <w:sz w:val="24"/>
          <w:szCs w:val="24"/>
        </w:rPr>
        <w:t xml:space="preserve">, </w:t>
      </w:r>
      <w:r w:rsidR="00596CC9" w:rsidRPr="009C0B04">
        <w:rPr>
          <w:color w:val="333333"/>
          <w:sz w:val="24"/>
          <w:szCs w:val="24"/>
        </w:rPr>
        <w:t xml:space="preserve">от </w:t>
      </w:r>
      <w:r w:rsidR="00596CC9">
        <w:rPr>
          <w:color w:val="333333"/>
          <w:sz w:val="24"/>
          <w:szCs w:val="24"/>
        </w:rPr>
        <w:t>12</w:t>
      </w:r>
      <w:r w:rsidR="00596CC9" w:rsidRPr="009C0B04">
        <w:rPr>
          <w:color w:val="333333"/>
          <w:sz w:val="24"/>
          <w:szCs w:val="24"/>
        </w:rPr>
        <w:t>.</w:t>
      </w:r>
      <w:r w:rsidR="00596CC9">
        <w:rPr>
          <w:color w:val="333333"/>
          <w:sz w:val="24"/>
          <w:szCs w:val="24"/>
        </w:rPr>
        <w:t>11</w:t>
      </w:r>
      <w:r w:rsidR="00596CC9" w:rsidRPr="009C0B04">
        <w:rPr>
          <w:color w:val="333333"/>
          <w:sz w:val="24"/>
          <w:szCs w:val="24"/>
        </w:rPr>
        <w:t xml:space="preserve">.2025 г. № </w:t>
      </w:r>
      <w:r w:rsidR="00596CC9">
        <w:rPr>
          <w:color w:val="333333"/>
          <w:sz w:val="24"/>
          <w:szCs w:val="24"/>
        </w:rPr>
        <w:t>696</w:t>
      </w:r>
      <w:r w:rsidR="00596CC9" w:rsidRPr="009C0B04">
        <w:rPr>
          <w:color w:val="333333"/>
          <w:sz w:val="24"/>
          <w:szCs w:val="24"/>
        </w:rPr>
        <w:t>/</w:t>
      </w:r>
      <w:proofErr w:type="spellStart"/>
      <w:r w:rsidR="00596CC9" w:rsidRPr="009C0B04">
        <w:rPr>
          <w:color w:val="333333"/>
          <w:sz w:val="24"/>
          <w:szCs w:val="24"/>
        </w:rPr>
        <w:t>пр</w:t>
      </w:r>
      <w:proofErr w:type="spellEnd"/>
      <w:r w:rsidR="00596CC9" w:rsidRPr="009C0B04">
        <w:rPr>
          <w:color w:val="333333"/>
          <w:sz w:val="24"/>
          <w:szCs w:val="24"/>
        </w:rPr>
        <w:t xml:space="preserve"> (изм. 1-1</w:t>
      </w:r>
      <w:r w:rsidR="00596CC9">
        <w:rPr>
          <w:color w:val="333333"/>
          <w:sz w:val="24"/>
          <w:szCs w:val="24"/>
        </w:rPr>
        <w:t>6</w:t>
      </w:r>
      <w:r w:rsidR="00596CC9" w:rsidRPr="009C0B04">
        <w:rPr>
          <w:color w:val="333333"/>
          <w:sz w:val="24"/>
          <w:szCs w:val="24"/>
        </w:rPr>
        <w:t>)</w:t>
      </w:r>
      <w:r w:rsidR="00244988">
        <w:rPr>
          <w:color w:val="333333"/>
          <w:sz w:val="24"/>
          <w:szCs w:val="24"/>
        </w:rPr>
        <w:t>, от 17.02.2026 г. №91/</w:t>
      </w:r>
      <w:proofErr w:type="spellStart"/>
      <w:r w:rsidR="00244988">
        <w:rPr>
          <w:color w:val="333333"/>
          <w:sz w:val="24"/>
          <w:szCs w:val="24"/>
        </w:rPr>
        <w:t>пр</w:t>
      </w:r>
      <w:proofErr w:type="spellEnd"/>
      <w:r w:rsidR="00244988">
        <w:rPr>
          <w:color w:val="333333"/>
          <w:sz w:val="24"/>
          <w:szCs w:val="24"/>
        </w:rPr>
        <w:t xml:space="preserve"> </w:t>
      </w:r>
      <w:r w:rsidR="00244988" w:rsidRPr="009C0B04">
        <w:rPr>
          <w:color w:val="333333"/>
          <w:sz w:val="24"/>
          <w:szCs w:val="24"/>
        </w:rPr>
        <w:t>(изм. 1-1</w:t>
      </w:r>
      <w:r w:rsidR="00244988">
        <w:rPr>
          <w:color w:val="333333"/>
          <w:sz w:val="24"/>
          <w:szCs w:val="24"/>
        </w:rPr>
        <w:t>7</w:t>
      </w:r>
      <w:r w:rsidR="00244988" w:rsidRPr="009C0B04">
        <w:rPr>
          <w:color w:val="333333"/>
          <w:sz w:val="24"/>
          <w:szCs w:val="24"/>
        </w:rPr>
        <w:t>).</w:t>
      </w:r>
    </w:p>
    <w:p w14:paraId="28071A70" w14:textId="49CC800F" w:rsidR="0037602E" w:rsidRDefault="0037602E" w:rsidP="0037602E">
      <w:pPr>
        <w:spacing w:line="360" w:lineRule="auto"/>
        <w:jc w:val="both"/>
        <w:rPr>
          <w:sz w:val="24"/>
          <w:szCs w:val="24"/>
        </w:rPr>
      </w:pPr>
      <w:r w:rsidRPr="000A1B16">
        <w:rPr>
          <w:sz w:val="24"/>
          <w:szCs w:val="24"/>
        </w:rPr>
        <w:lastRenderedPageBreak/>
        <w:tab/>
        <w:t xml:space="preserve">Сметная стоимость определена на </w:t>
      </w:r>
      <w:r>
        <w:rPr>
          <w:sz w:val="24"/>
          <w:szCs w:val="24"/>
          <w:lang w:val="en-US"/>
        </w:rPr>
        <w:t>I</w:t>
      </w:r>
      <w:r w:rsidRPr="000A1B16">
        <w:rPr>
          <w:sz w:val="24"/>
          <w:szCs w:val="24"/>
        </w:rPr>
        <w:t xml:space="preserve"> квартал 202</w:t>
      </w:r>
      <w:r w:rsidR="00244988">
        <w:rPr>
          <w:sz w:val="24"/>
          <w:szCs w:val="24"/>
        </w:rPr>
        <w:t>6</w:t>
      </w:r>
      <w:r w:rsidRPr="000A1B16">
        <w:rPr>
          <w:sz w:val="24"/>
          <w:szCs w:val="24"/>
        </w:rPr>
        <w:t xml:space="preserve"> г. в соответствии с письмом Минстроя России от </w:t>
      </w:r>
      <w:r>
        <w:rPr>
          <w:sz w:val="24"/>
          <w:szCs w:val="24"/>
        </w:rPr>
        <w:t>2</w:t>
      </w:r>
      <w:r w:rsidR="00244988">
        <w:rPr>
          <w:sz w:val="24"/>
          <w:szCs w:val="24"/>
        </w:rPr>
        <w:t>5</w:t>
      </w:r>
      <w:r w:rsidRPr="000A1B16">
        <w:rPr>
          <w:sz w:val="24"/>
          <w:szCs w:val="24"/>
        </w:rPr>
        <w:t>.</w:t>
      </w:r>
      <w:r w:rsidR="00244988">
        <w:rPr>
          <w:sz w:val="24"/>
          <w:szCs w:val="24"/>
        </w:rPr>
        <w:t>02</w:t>
      </w:r>
      <w:r w:rsidRPr="000A1B16">
        <w:rPr>
          <w:sz w:val="24"/>
          <w:szCs w:val="24"/>
        </w:rPr>
        <w:t>.202</w:t>
      </w:r>
      <w:r w:rsidR="00244988">
        <w:rPr>
          <w:sz w:val="24"/>
          <w:szCs w:val="24"/>
        </w:rPr>
        <w:t>6</w:t>
      </w:r>
      <w:r w:rsidRPr="000A1B16">
        <w:rPr>
          <w:sz w:val="24"/>
          <w:szCs w:val="24"/>
        </w:rPr>
        <w:t xml:space="preserve"> № </w:t>
      </w:r>
      <w:r w:rsidR="00244988">
        <w:rPr>
          <w:sz w:val="24"/>
          <w:szCs w:val="24"/>
        </w:rPr>
        <w:t>9859</w:t>
      </w:r>
      <w:r w:rsidRPr="000A1B16">
        <w:rPr>
          <w:sz w:val="24"/>
          <w:szCs w:val="24"/>
        </w:rPr>
        <w:t>-ИФ/09 с использованием сметных норм, сметных цен строительных ресурсов в уровне цен по состоянию на 01.01.2022 и одновременным применением информации о сметных ценах, размещенной во ФГИС ЦС, а также индексов изменения сметной стоимости к группам однородных строительных ресурсов и отдельных видов прочих работ и затрат в базисном уровне цен.</w:t>
      </w:r>
    </w:p>
    <w:p w14:paraId="338E05B1" w14:textId="77777777" w:rsidR="0037602E" w:rsidRDefault="0037602E" w:rsidP="0037602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В смете учтены затраты на: </w:t>
      </w:r>
    </w:p>
    <w:p w14:paraId="6A7D2A52" w14:textId="61C6E378" w:rsidR="0037602E" w:rsidRPr="000A1B16" w:rsidRDefault="0037602E" w:rsidP="0037602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-непредвиденные затраты согласно Методике утв. Приказом №42</w:t>
      </w:r>
      <w:r w:rsidR="00FA043B">
        <w:rPr>
          <w:sz w:val="24"/>
          <w:szCs w:val="24"/>
        </w:rPr>
        <w:t>1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</w:rPr>
        <w:t xml:space="preserve"> от 04.08.2020 г. п.179-2%;</w:t>
      </w:r>
    </w:p>
    <w:p w14:paraId="5ECD6F84" w14:textId="03153453" w:rsidR="0037602E" w:rsidRPr="000A1B16" w:rsidRDefault="0037602E" w:rsidP="0037602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A1B16">
        <w:rPr>
          <w:sz w:val="24"/>
          <w:szCs w:val="24"/>
        </w:rPr>
        <w:t>Сумма налога на добавленную стоимость (НДС) в размере 2</w:t>
      </w:r>
      <w:r w:rsidR="00FA043B">
        <w:rPr>
          <w:sz w:val="24"/>
          <w:szCs w:val="24"/>
        </w:rPr>
        <w:t>2</w:t>
      </w:r>
      <w:r w:rsidRPr="000A1B16">
        <w:rPr>
          <w:sz w:val="24"/>
          <w:szCs w:val="24"/>
        </w:rPr>
        <w:t>% включена в сметную стоимость строительства в текущем уровне цен согласно пунктам 180,181 Методики №42</w:t>
      </w:r>
      <w:r w:rsidR="00FA043B">
        <w:rPr>
          <w:sz w:val="24"/>
          <w:szCs w:val="24"/>
        </w:rPr>
        <w:t>5</w:t>
      </w:r>
      <w:r w:rsidRPr="000A1B16">
        <w:rPr>
          <w:sz w:val="24"/>
          <w:szCs w:val="24"/>
        </w:rPr>
        <w:t>/пр.</w:t>
      </w:r>
    </w:p>
    <w:p w14:paraId="3D8ECEDA" w14:textId="21003565" w:rsidR="0037602E" w:rsidRDefault="00651B1E" w:rsidP="005D729B">
      <w:pPr>
        <w:pStyle w:val="3"/>
        <w:spacing w:line="312" w:lineRule="auto"/>
        <w:ind w:right="-45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32832" behindDoc="0" locked="0" layoutInCell="1" allowOverlap="1" wp14:anchorId="1E4BE296" wp14:editId="7D022D1C">
            <wp:simplePos x="0" y="0"/>
            <wp:positionH relativeFrom="column">
              <wp:posOffset>514350</wp:posOffset>
            </wp:positionH>
            <wp:positionV relativeFrom="paragraph">
              <wp:posOffset>4067810</wp:posOffset>
            </wp:positionV>
            <wp:extent cx="2105025" cy="1504950"/>
            <wp:effectExtent l="0" t="0" r="0" b="0"/>
            <wp:wrapNone/>
            <wp:docPr id="247" name="Рисунок 247" descr="C:\Users\Администратор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BFFFD"/>
                        </a:clrFrom>
                        <a:clrTo>
                          <a:srgbClr val="FB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02E">
        <w:rPr>
          <w:sz w:val="24"/>
          <w:szCs w:val="24"/>
        </w:rPr>
        <w:t xml:space="preserve">Сметная стоимость в ценах на </w:t>
      </w:r>
      <w:r w:rsidR="00244988">
        <w:rPr>
          <w:sz w:val="24"/>
          <w:szCs w:val="24"/>
        </w:rPr>
        <w:t>1</w:t>
      </w:r>
      <w:r w:rsidR="0037602E">
        <w:rPr>
          <w:sz w:val="24"/>
          <w:szCs w:val="24"/>
        </w:rPr>
        <w:t xml:space="preserve"> квартал 202</w:t>
      </w:r>
      <w:r w:rsidR="00244988">
        <w:rPr>
          <w:sz w:val="24"/>
          <w:szCs w:val="24"/>
        </w:rPr>
        <w:t>6</w:t>
      </w:r>
      <w:r w:rsidR="0037602E">
        <w:rPr>
          <w:sz w:val="24"/>
          <w:szCs w:val="24"/>
        </w:rPr>
        <w:t xml:space="preserve"> г. с учетом НДС=2</w:t>
      </w:r>
      <w:r w:rsidR="00FA043B">
        <w:rPr>
          <w:sz w:val="24"/>
          <w:szCs w:val="24"/>
        </w:rPr>
        <w:t>2</w:t>
      </w:r>
      <w:r w:rsidR="0037602E">
        <w:rPr>
          <w:sz w:val="24"/>
          <w:szCs w:val="24"/>
        </w:rPr>
        <w:t xml:space="preserve">% </w:t>
      </w:r>
      <w:proofErr w:type="gramStart"/>
      <w:r w:rsidR="0037602E">
        <w:rPr>
          <w:sz w:val="24"/>
          <w:szCs w:val="24"/>
        </w:rPr>
        <w:t>( в</w:t>
      </w:r>
      <w:proofErr w:type="gramEnd"/>
      <w:r w:rsidR="0037602E">
        <w:rPr>
          <w:sz w:val="24"/>
          <w:szCs w:val="24"/>
        </w:rPr>
        <w:t xml:space="preserve"> размере: </w:t>
      </w:r>
      <w:r w:rsidR="00056FC9">
        <w:rPr>
          <w:sz w:val="24"/>
          <w:szCs w:val="24"/>
        </w:rPr>
        <w:t>19</w:t>
      </w:r>
      <w:r>
        <w:rPr>
          <w:sz w:val="24"/>
          <w:szCs w:val="24"/>
        </w:rPr>
        <w:t xml:space="preserve"> 934,39 </w:t>
      </w:r>
      <w:r w:rsidR="0037602E">
        <w:rPr>
          <w:sz w:val="24"/>
          <w:szCs w:val="24"/>
        </w:rPr>
        <w:t>тыс. руб.) составляет:</w:t>
      </w:r>
    </w:p>
    <w:tbl>
      <w:tblPr>
        <w:tblStyle w:val="a7"/>
        <w:tblW w:w="9498" w:type="dxa"/>
        <w:tblInd w:w="-147" w:type="dxa"/>
        <w:tblLook w:val="04A0" w:firstRow="1" w:lastRow="0" w:firstColumn="1" w:lastColumn="0" w:noHBand="0" w:noVBand="1"/>
      </w:tblPr>
      <w:tblGrid>
        <w:gridCol w:w="709"/>
        <w:gridCol w:w="5954"/>
        <w:gridCol w:w="2835"/>
      </w:tblGrid>
      <w:tr w:rsidR="0037602E" w14:paraId="5FCCD95B" w14:textId="77777777" w:rsidTr="002039BF">
        <w:trPr>
          <w:trHeight w:val="866"/>
        </w:trPr>
        <w:tc>
          <w:tcPr>
            <w:tcW w:w="709" w:type="dxa"/>
          </w:tcPr>
          <w:p w14:paraId="2AA25A83" w14:textId="77777777" w:rsidR="0037602E" w:rsidRPr="00EA74D8" w:rsidRDefault="0037602E" w:rsidP="00980642">
            <w:pPr>
              <w:pStyle w:val="3"/>
              <w:spacing w:line="312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EA74D8">
              <w:rPr>
                <w:b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14:paraId="31771AD9" w14:textId="77777777" w:rsidR="0037602E" w:rsidRPr="00EA74D8" w:rsidRDefault="0037602E" w:rsidP="00980642">
            <w:pPr>
              <w:pStyle w:val="3"/>
              <w:spacing w:line="312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A74D8">
              <w:rPr>
                <w:b/>
                <w:bCs/>
                <w:i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</w:tcPr>
          <w:p w14:paraId="414DC6B5" w14:textId="77777777" w:rsidR="0037602E" w:rsidRPr="00EA74D8" w:rsidRDefault="0037602E" w:rsidP="00980642">
            <w:pPr>
              <w:pStyle w:val="3"/>
              <w:spacing w:line="312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A74D8">
              <w:rPr>
                <w:b/>
                <w:bCs/>
                <w:i/>
                <w:iCs/>
                <w:sz w:val="24"/>
                <w:szCs w:val="24"/>
              </w:rPr>
              <w:t>Сметная стоимость, тыс. руб.</w:t>
            </w:r>
          </w:p>
        </w:tc>
      </w:tr>
      <w:tr w:rsidR="0037602E" w14:paraId="5B6BB1AE" w14:textId="77777777" w:rsidTr="002039BF">
        <w:tc>
          <w:tcPr>
            <w:tcW w:w="709" w:type="dxa"/>
          </w:tcPr>
          <w:p w14:paraId="50BB5C76" w14:textId="77777777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14:paraId="3ED703FE" w14:textId="77777777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 w:rsidRPr="00EA74D8">
              <w:rPr>
                <w:sz w:val="24"/>
                <w:szCs w:val="24"/>
              </w:rPr>
              <w:t>Строительных</w:t>
            </w:r>
            <w:r>
              <w:rPr>
                <w:sz w:val="24"/>
                <w:szCs w:val="24"/>
              </w:rPr>
              <w:t xml:space="preserve"> </w:t>
            </w:r>
            <w:r w:rsidRPr="00EA74D8">
              <w:rPr>
                <w:sz w:val="24"/>
                <w:szCs w:val="24"/>
              </w:rPr>
              <w:t>работ</w:t>
            </w:r>
          </w:p>
        </w:tc>
        <w:tc>
          <w:tcPr>
            <w:tcW w:w="2835" w:type="dxa"/>
          </w:tcPr>
          <w:p w14:paraId="59C0FB0B" w14:textId="28364B25" w:rsidR="0037602E" w:rsidRDefault="00056FC9" w:rsidP="00980642">
            <w:pPr>
              <w:pStyle w:val="3"/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51B1E">
              <w:rPr>
                <w:sz w:val="24"/>
                <w:szCs w:val="24"/>
              </w:rPr>
              <w:t>9 991,07</w:t>
            </w:r>
          </w:p>
        </w:tc>
      </w:tr>
      <w:tr w:rsidR="0037602E" w14:paraId="68361D6E" w14:textId="77777777" w:rsidTr="002039BF">
        <w:tc>
          <w:tcPr>
            <w:tcW w:w="709" w:type="dxa"/>
          </w:tcPr>
          <w:p w14:paraId="4D8C5480" w14:textId="77777777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14:paraId="1B9288BF" w14:textId="77777777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 w:rsidRPr="00EA74D8">
              <w:rPr>
                <w:sz w:val="24"/>
                <w:szCs w:val="24"/>
              </w:rPr>
              <w:t>Монтажных работ</w:t>
            </w:r>
          </w:p>
        </w:tc>
        <w:tc>
          <w:tcPr>
            <w:tcW w:w="2835" w:type="dxa"/>
          </w:tcPr>
          <w:p w14:paraId="5F94BD7C" w14:textId="7466B002" w:rsidR="0037602E" w:rsidRDefault="005505B4" w:rsidP="00980642">
            <w:pPr>
              <w:pStyle w:val="3"/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51B1E">
              <w:rPr>
                <w:sz w:val="24"/>
                <w:szCs w:val="24"/>
              </w:rPr>
              <w:t> 954,27</w:t>
            </w:r>
          </w:p>
        </w:tc>
      </w:tr>
      <w:tr w:rsidR="0037602E" w14:paraId="187B4533" w14:textId="77777777" w:rsidTr="002039BF">
        <w:tc>
          <w:tcPr>
            <w:tcW w:w="709" w:type="dxa"/>
          </w:tcPr>
          <w:p w14:paraId="7F13E790" w14:textId="77777777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14:paraId="39A78104" w14:textId="77777777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 w:rsidRPr="00EA74D8">
              <w:rPr>
                <w:sz w:val="24"/>
                <w:szCs w:val="24"/>
              </w:rPr>
              <w:t>Оборудования, мебели, инвентаря</w:t>
            </w:r>
          </w:p>
        </w:tc>
        <w:tc>
          <w:tcPr>
            <w:tcW w:w="2835" w:type="dxa"/>
          </w:tcPr>
          <w:p w14:paraId="6A0D3A1C" w14:textId="037B18BA" w:rsidR="0037602E" w:rsidRDefault="005505B4" w:rsidP="005505B4">
            <w:pPr>
              <w:pStyle w:val="3"/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51B1E">
              <w:rPr>
                <w:sz w:val="24"/>
                <w:szCs w:val="24"/>
              </w:rPr>
              <w:t> 792,72</w:t>
            </w:r>
          </w:p>
        </w:tc>
      </w:tr>
      <w:tr w:rsidR="0037602E" w14:paraId="3A630222" w14:textId="77777777" w:rsidTr="002039BF">
        <w:tc>
          <w:tcPr>
            <w:tcW w:w="709" w:type="dxa"/>
          </w:tcPr>
          <w:p w14:paraId="4C1A8720" w14:textId="77777777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14:paraId="30BEA90C" w14:textId="77777777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 w:rsidRPr="00EA74D8">
              <w:rPr>
                <w:sz w:val="24"/>
                <w:szCs w:val="24"/>
              </w:rPr>
              <w:t>Прочих</w:t>
            </w:r>
          </w:p>
        </w:tc>
        <w:tc>
          <w:tcPr>
            <w:tcW w:w="2835" w:type="dxa"/>
          </w:tcPr>
          <w:p w14:paraId="1D6803B5" w14:textId="22816C6A" w:rsidR="0037602E" w:rsidRDefault="00596CC9" w:rsidP="00980642">
            <w:pPr>
              <w:pStyle w:val="3"/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4988" w14:paraId="1F863EE5" w14:textId="77777777" w:rsidTr="002039BF">
        <w:tc>
          <w:tcPr>
            <w:tcW w:w="709" w:type="dxa"/>
          </w:tcPr>
          <w:p w14:paraId="23E88043" w14:textId="715DC7C8" w:rsidR="00244988" w:rsidRDefault="00651B1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14:paraId="298D3F3E" w14:textId="163C65ED" w:rsidR="00244988" w:rsidRPr="001836A4" w:rsidRDefault="00244988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Пусконоладочные</w:t>
            </w:r>
            <w:proofErr w:type="spellEnd"/>
            <w:r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2835" w:type="dxa"/>
          </w:tcPr>
          <w:p w14:paraId="2ABFEA24" w14:textId="57AFEA90" w:rsidR="00244988" w:rsidRDefault="00244988" w:rsidP="00980642">
            <w:pPr>
              <w:pStyle w:val="3"/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110,14</w:t>
            </w:r>
          </w:p>
        </w:tc>
      </w:tr>
      <w:tr w:rsidR="0037602E" w14:paraId="3B67A219" w14:textId="77777777" w:rsidTr="002039BF">
        <w:tc>
          <w:tcPr>
            <w:tcW w:w="709" w:type="dxa"/>
          </w:tcPr>
          <w:p w14:paraId="7FA75BE0" w14:textId="35C628E3" w:rsidR="0037602E" w:rsidRDefault="00651B1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14:paraId="527C8F58" w14:textId="730D8122" w:rsidR="0037602E" w:rsidRPr="00EA74D8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 w:rsidRPr="0037602E">
              <w:rPr>
                <w:sz w:val="24"/>
                <w:szCs w:val="24"/>
              </w:rPr>
              <w:t xml:space="preserve">Приемка и утилизация строительного мусора </w:t>
            </w:r>
          </w:p>
        </w:tc>
        <w:tc>
          <w:tcPr>
            <w:tcW w:w="2835" w:type="dxa"/>
          </w:tcPr>
          <w:p w14:paraId="0F93FD43" w14:textId="5FF2DC7E" w:rsidR="0037602E" w:rsidRDefault="005505B4" w:rsidP="00980642">
            <w:pPr>
              <w:pStyle w:val="3"/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124,74</w:t>
            </w:r>
          </w:p>
        </w:tc>
      </w:tr>
      <w:tr w:rsidR="00244988" w14:paraId="0B43C784" w14:textId="77777777" w:rsidTr="002039BF">
        <w:tc>
          <w:tcPr>
            <w:tcW w:w="709" w:type="dxa"/>
          </w:tcPr>
          <w:p w14:paraId="1F03B833" w14:textId="0E1B4F3B" w:rsidR="00244988" w:rsidRPr="00244988" w:rsidRDefault="00651B1E" w:rsidP="00244988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14:paraId="6CBE4DAC" w14:textId="5FA8A8C5" w:rsidR="00244988" w:rsidRPr="00244988" w:rsidRDefault="00244988" w:rsidP="00244988">
            <w:pPr>
              <w:pStyle w:val="3"/>
              <w:spacing w:line="312" w:lineRule="auto"/>
              <w:rPr>
                <w:sz w:val="24"/>
                <w:szCs w:val="24"/>
              </w:rPr>
            </w:pPr>
            <w:r w:rsidRPr="00244988">
              <w:rPr>
                <w:sz w:val="24"/>
                <w:szCs w:val="24"/>
              </w:rPr>
              <w:t>Строительный контроль 2.14%</w:t>
            </w:r>
          </w:p>
        </w:tc>
        <w:tc>
          <w:tcPr>
            <w:tcW w:w="2835" w:type="dxa"/>
          </w:tcPr>
          <w:p w14:paraId="5BB6B4D2" w14:textId="64D05D88" w:rsidR="00244988" w:rsidRPr="00244988" w:rsidRDefault="00244988" w:rsidP="00244988">
            <w:pPr>
              <w:pStyle w:val="3"/>
              <w:spacing w:line="312" w:lineRule="auto"/>
              <w:jc w:val="center"/>
              <w:rPr>
                <w:sz w:val="24"/>
                <w:szCs w:val="24"/>
              </w:rPr>
            </w:pPr>
            <w:r w:rsidRPr="00244988">
              <w:rPr>
                <w:sz w:val="24"/>
                <w:szCs w:val="24"/>
              </w:rPr>
              <w:t>1</w:t>
            </w:r>
            <w:r w:rsidR="00651B1E">
              <w:rPr>
                <w:sz w:val="24"/>
                <w:szCs w:val="24"/>
              </w:rPr>
              <w:t> </w:t>
            </w:r>
            <w:r w:rsidRPr="00244988">
              <w:rPr>
                <w:sz w:val="24"/>
                <w:szCs w:val="24"/>
              </w:rPr>
              <w:t>8</w:t>
            </w:r>
            <w:r w:rsidR="00651B1E">
              <w:rPr>
                <w:sz w:val="24"/>
                <w:szCs w:val="24"/>
              </w:rPr>
              <w:t>61,22</w:t>
            </w:r>
          </w:p>
        </w:tc>
      </w:tr>
      <w:tr w:rsidR="0037602E" w14:paraId="469FA493" w14:textId="77777777" w:rsidTr="002039BF">
        <w:tc>
          <w:tcPr>
            <w:tcW w:w="709" w:type="dxa"/>
          </w:tcPr>
          <w:p w14:paraId="0355A1DB" w14:textId="48BB37D7" w:rsidR="0037602E" w:rsidRDefault="00651B1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14:paraId="072EF753" w14:textId="77777777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Непредвиденные затраты 2%</w:t>
            </w:r>
          </w:p>
        </w:tc>
        <w:tc>
          <w:tcPr>
            <w:tcW w:w="2835" w:type="dxa"/>
          </w:tcPr>
          <w:p w14:paraId="2FD2D770" w14:textId="0C0D965E" w:rsidR="0037602E" w:rsidRDefault="00056FC9" w:rsidP="00980642">
            <w:pPr>
              <w:pStyle w:val="3"/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1B1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</w:t>
            </w:r>
            <w:r w:rsidR="00651B1E">
              <w:rPr>
                <w:sz w:val="24"/>
                <w:szCs w:val="24"/>
              </w:rPr>
              <w:t>76,68</w:t>
            </w:r>
          </w:p>
        </w:tc>
      </w:tr>
      <w:tr w:rsidR="0037602E" w14:paraId="0B27350A" w14:textId="77777777" w:rsidTr="002039BF">
        <w:tc>
          <w:tcPr>
            <w:tcW w:w="709" w:type="dxa"/>
          </w:tcPr>
          <w:p w14:paraId="757980C7" w14:textId="515A0FCB" w:rsidR="0037602E" w:rsidRDefault="00651B1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14:paraId="514E4947" w14:textId="02106F75" w:rsidR="0037602E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 2</w:t>
            </w:r>
            <w:r w:rsidR="00FA043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2835" w:type="dxa"/>
          </w:tcPr>
          <w:p w14:paraId="435E13B7" w14:textId="67E1C153" w:rsidR="0037602E" w:rsidRPr="00056FC9" w:rsidRDefault="00056FC9" w:rsidP="00980642">
            <w:pPr>
              <w:pStyle w:val="3"/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51B1E">
              <w:rPr>
                <w:sz w:val="24"/>
                <w:szCs w:val="24"/>
              </w:rPr>
              <w:t> 934,39</w:t>
            </w:r>
          </w:p>
        </w:tc>
      </w:tr>
      <w:tr w:rsidR="0037602E" w14:paraId="2C82F3A7" w14:textId="77777777" w:rsidTr="002039BF">
        <w:tc>
          <w:tcPr>
            <w:tcW w:w="709" w:type="dxa"/>
          </w:tcPr>
          <w:p w14:paraId="7A2A8723" w14:textId="721918B9" w:rsidR="0037602E" w:rsidRPr="00EA74D8" w:rsidRDefault="00651B1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14:paraId="4C8F46FF" w14:textId="77777777" w:rsidR="0037602E" w:rsidRPr="00EA74D8" w:rsidRDefault="0037602E" w:rsidP="00980642">
            <w:pPr>
              <w:pStyle w:val="3"/>
              <w:spacing w:line="312" w:lineRule="auto"/>
              <w:rPr>
                <w:sz w:val="24"/>
                <w:szCs w:val="24"/>
              </w:rPr>
            </w:pPr>
            <w:r w:rsidRPr="00EA74D8">
              <w:rPr>
                <w:sz w:val="24"/>
                <w:szCs w:val="24"/>
              </w:rPr>
              <w:t>Общая сметная стоимость</w:t>
            </w:r>
          </w:p>
        </w:tc>
        <w:tc>
          <w:tcPr>
            <w:tcW w:w="2835" w:type="dxa"/>
          </w:tcPr>
          <w:p w14:paraId="2FA37317" w14:textId="7571C8F6" w:rsidR="0037602E" w:rsidRPr="00056FC9" w:rsidRDefault="00056FC9" w:rsidP="00980642">
            <w:pPr>
              <w:pStyle w:val="3"/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651B1E">
              <w:rPr>
                <w:b/>
                <w:bCs/>
                <w:sz w:val="24"/>
                <w:szCs w:val="24"/>
              </w:rPr>
              <w:t>10 545,23</w:t>
            </w:r>
          </w:p>
        </w:tc>
      </w:tr>
    </w:tbl>
    <w:p w14:paraId="444C234D" w14:textId="14A5C710" w:rsidR="00651B1E" w:rsidRDefault="00651B1E" w:rsidP="0037602E">
      <w:pPr>
        <w:pStyle w:val="3"/>
        <w:spacing w:line="312" w:lineRule="auto"/>
        <w:rPr>
          <w:sz w:val="24"/>
          <w:szCs w:val="24"/>
        </w:rPr>
      </w:pPr>
    </w:p>
    <w:p w14:paraId="2CD0F736" w14:textId="45ED8675" w:rsidR="00AE2FF7" w:rsidRDefault="0037602E" w:rsidP="0037602E">
      <w:pPr>
        <w:pStyle w:val="3"/>
        <w:spacing w:line="312" w:lineRule="auto"/>
        <w:rPr>
          <w:sz w:val="28"/>
          <w:szCs w:val="28"/>
        </w:rPr>
      </w:pPr>
      <w:proofErr w:type="gramStart"/>
      <w:r>
        <w:rPr>
          <w:sz w:val="24"/>
          <w:szCs w:val="24"/>
        </w:rPr>
        <w:t xml:space="preserve">Составил:   </w:t>
      </w:r>
      <w:proofErr w:type="gramEnd"/>
      <w:r>
        <w:rPr>
          <w:sz w:val="24"/>
          <w:szCs w:val="24"/>
        </w:rPr>
        <w:t>________________________ Горбачева В.Н.</w:t>
      </w:r>
    </w:p>
    <w:p w14:paraId="4B4EA047" w14:textId="22679697" w:rsidR="00AE2FF7" w:rsidRPr="00AE2FF7" w:rsidRDefault="00AE2FF7" w:rsidP="00AE2FF7">
      <w:pPr>
        <w:rPr>
          <w:sz w:val="28"/>
          <w:szCs w:val="28"/>
        </w:rPr>
      </w:pPr>
    </w:p>
    <w:p w14:paraId="7B08EDAD" w14:textId="20930959" w:rsidR="00AE2FF7" w:rsidRPr="00AE2FF7" w:rsidRDefault="00AE2FF7" w:rsidP="00AE2FF7">
      <w:pPr>
        <w:rPr>
          <w:sz w:val="28"/>
          <w:szCs w:val="28"/>
        </w:rPr>
      </w:pPr>
    </w:p>
    <w:p w14:paraId="43DA6CC7" w14:textId="30636D37" w:rsidR="00AE2FF7" w:rsidRDefault="00AE2FF7" w:rsidP="00AE2FF7">
      <w:pPr>
        <w:rPr>
          <w:sz w:val="28"/>
          <w:szCs w:val="28"/>
        </w:rPr>
      </w:pPr>
    </w:p>
    <w:p w14:paraId="716191DF" w14:textId="47260F5F" w:rsidR="00D80EA6" w:rsidRDefault="00D80EA6" w:rsidP="00AE2FF7">
      <w:pPr>
        <w:rPr>
          <w:sz w:val="28"/>
          <w:szCs w:val="28"/>
        </w:rPr>
      </w:pPr>
    </w:p>
    <w:p w14:paraId="1A2896FE" w14:textId="22353BD5" w:rsidR="00D80EA6" w:rsidRDefault="00D80EA6" w:rsidP="00AE2FF7">
      <w:pPr>
        <w:rPr>
          <w:sz w:val="28"/>
          <w:szCs w:val="28"/>
        </w:rPr>
      </w:pPr>
    </w:p>
    <w:p w14:paraId="6F451EA3" w14:textId="77777777" w:rsidR="00D80EA6" w:rsidRPr="00AE2FF7" w:rsidRDefault="00D80EA6" w:rsidP="00AE2FF7">
      <w:pPr>
        <w:rPr>
          <w:sz w:val="28"/>
          <w:szCs w:val="28"/>
        </w:rPr>
      </w:pPr>
    </w:p>
    <w:p w14:paraId="7D3D4AA3" w14:textId="0D25D64D" w:rsidR="00AB57AA" w:rsidRDefault="00F906DA" w:rsidP="00AB57AA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2480" behindDoc="1" locked="0" layoutInCell="1" allowOverlap="1" wp14:anchorId="41DBFEFA" wp14:editId="2FD187E6">
                <wp:simplePos x="0" y="0"/>
                <wp:positionH relativeFrom="page">
                  <wp:posOffset>1905000</wp:posOffset>
                </wp:positionH>
                <wp:positionV relativeFrom="page">
                  <wp:posOffset>238125</wp:posOffset>
                </wp:positionV>
                <wp:extent cx="5387340" cy="731520"/>
                <wp:effectExtent l="0" t="0" r="3810" b="0"/>
                <wp:wrapNone/>
                <wp:docPr id="60" name="Прямоугольник 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7340" cy="731520"/>
                        </a:xfrm>
                        <a:prstGeom prst="rect">
                          <a:avLst/>
                        </a:prstGeom>
                        <a:solidFill>
                          <a:srgbClr val="F4EDE2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029643" id="Прямоугольник 20" o:spid="_x0000_s1026" style="position:absolute;margin-left:150pt;margin-top:18.75pt;width:424.2pt;height:57.6pt;z-index:-25158400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" fillcolor="#f4ede2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5552" behindDoc="1" locked="0" layoutInCell="1" allowOverlap="1" wp14:anchorId="14575C8C" wp14:editId="7686201A">
                <wp:simplePos x="0" y="0"/>
                <wp:positionH relativeFrom="page">
                  <wp:posOffset>1952625</wp:posOffset>
                </wp:positionH>
                <wp:positionV relativeFrom="page">
                  <wp:posOffset>209550</wp:posOffset>
                </wp:positionV>
                <wp:extent cx="5313680" cy="733425"/>
                <wp:effectExtent l="0" t="0" r="1270" b="9525"/>
                <wp:wrapNone/>
                <wp:docPr id="61" name="Надпись 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3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99C8CF" w14:textId="77777777" w:rsidR="00F906DA" w:rsidRPr="00D0094E" w:rsidRDefault="00F906DA" w:rsidP="00F906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241001, Брянская обл., г. Брянск, ул. О.Н.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Строкина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д.1,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кВ.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190</w:t>
                            </w:r>
                            <w:r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,</w:t>
                            </w:r>
                            <w:proofErr w:type="gram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ИНН/КПП организации: ИНН 322900694772, ОГРНИП организации: 321325600000492,</w:t>
                            </w:r>
                          </w:p>
                          <w:p w14:paraId="10B99E0B" w14:textId="77777777" w:rsidR="00F906DA" w:rsidRPr="00D0094E" w:rsidRDefault="00F906DA" w:rsidP="00F906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р/c: 40802810908000016727 в банке: Брянское отделение №8605 ПАО Сбербанк, к/с: 30101810400000000601, БИК: 041501601</w:t>
                            </w:r>
                          </w:p>
                          <w:p w14:paraId="3BF0D4C1" w14:textId="77777777" w:rsidR="00F906DA" w:rsidRPr="007C1203" w:rsidRDefault="00F906DA" w:rsidP="00F906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75C8C" id="_x0000_s1035" type="#_x0000_t202" style="position:absolute;left:0;text-align:left;margin-left:153.75pt;margin-top:16.5pt;width:418.4pt;height:57.75pt;z-index:-25158092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" filled="f" fillcolor="#fffffe" stroked="f" strokecolor="#212120" insetpen="t">
                <v:textbox inset="2.88pt,2.88pt,2.88pt,2.88pt">
                  <w:txbxContent>
                    <w:p w14:paraId="7299C8CF" w14:textId="77777777" w:rsidR="00F906DA" w:rsidRPr="00D0094E" w:rsidRDefault="00F906DA" w:rsidP="00F906DA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241001, Брянская обл., г. Брянск, ул. О.Н.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Строкина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д.1,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кВ.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proofErr w:type="gram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190</w:t>
                      </w:r>
                      <w:r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,</w:t>
                      </w:r>
                      <w:proofErr w:type="gram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ИНН/КПП организации: ИНН 322900694772, ОГРНИП организации: 321325600000492,</w:t>
                      </w:r>
                    </w:p>
                    <w:p w14:paraId="10B99E0B" w14:textId="77777777" w:rsidR="00F906DA" w:rsidRPr="00D0094E" w:rsidRDefault="00F906DA" w:rsidP="00F906DA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р/c: 40802810908000016727 в банке: Брянское отделение №8605 ПАО Сбербанк, к/с: 30101810400000000601, БИК: 041501601</w:t>
                      </w:r>
                    </w:p>
                    <w:p w14:paraId="3BF0D4C1" w14:textId="77777777" w:rsidR="00F906DA" w:rsidRPr="007C1203" w:rsidRDefault="00F906DA" w:rsidP="00F906DA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8"/>
                          <w:szCs w:val="28"/>
                          <w:lang w:eastAsia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w:drawing>
          <wp:anchor distT="36576" distB="36576" distL="36576" distR="36576" simplePos="0" relativeHeight="251728384" behindDoc="1" locked="0" layoutInCell="1" allowOverlap="1" wp14:anchorId="128A7CF6" wp14:editId="65E8920D">
            <wp:simplePos x="0" y="0"/>
            <wp:positionH relativeFrom="page">
              <wp:posOffset>123824</wp:posOffset>
            </wp:positionH>
            <wp:positionV relativeFrom="page">
              <wp:posOffset>695325</wp:posOffset>
            </wp:positionV>
            <wp:extent cx="1724025" cy="212232"/>
            <wp:effectExtent l="0" t="0" r="0" b="0"/>
            <wp:wrapNone/>
            <wp:docPr id="140" name="Рисунок 12" descr="RE9990301-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 12" descr="RE9990301-IMG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6" t="42148" r="2101" b="42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138" cy="21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4528" behindDoc="1" locked="0" layoutInCell="1" allowOverlap="1" wp14:anchorId="2637EEC4" wp14:editId="4ACF9A36">
                <wp:simplePos x="0" y="0"/>
                <wp:positionH relativeFrom="page">
                  <wp:posOffset>114299</wp:posOffset>
                </wp:positionH>
                <wp:positionV relativeFrom="page">
                  <wp:posOffset>209550</wp:posOffset>
                </wp:positionV>
                <wp:extent cx="1838325" cy="323850"/>
                <wp:effectExtent l="0" t="0" r="9525" b="0"/>
                <wp:wrapNone/>
                <wp:docPr id="62" name="Надпись 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19BB0D4" w14:textId="77777777" w:rsidR="00F906DA" w:rsidRPr="002E3E2E" w:rsidRDefault="00F906DA" w:rsidP="00F906DA">
                            <w:pPr>
                              <w:widowControl w:val="0"/>
                              <w:spacing w:line="3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73624A"/>
                                <w:w w:val="80"/>
                                <w:sz w:val="30"/>
                                <w:szCs w:val="30"/>
                              </w:rPr>
                            </w:pP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ИП Горбачева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 xml:space="preserve"> </w:t>
                            </w: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В.Н.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7EEC4" id="_x0000_s1036" type="#_x0000_t202" style="position:absolute;left:0;text-align:left;margin-left:9pt;margin-top:16.5pt;width:144.75pt;height:25.5pt;z-index:-25158195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" filled="f" fillcolor="#fffffe" stroked="f" strokecolor="#212120" insetpen="t">
                <v:textbox inset="2.88pt,2.88pt,2.88pt,2.88pt">
                  <w:txbxContent>
                    <w:p w14:paraId="319BB0D4" w14:textId="77777777" w:rsidR="00F906DA" w:rsidRPr="002E3E2E" w:rsidRDefault="00F906DA" w:rsidP="00F906DA">
                      <w:pPr>
                        <w:widowControl w:val="0"/>
                        <w:spacing w:line="3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73624A"/>
                          <w:w w:val="80"/>
                          <w:sz w:val="30"/>
                          <w:szCs w:val="30"/>
                        </w:rPr>
                      </w:pP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ИП Горбачева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 xml:space="preserve"> </w:t>
                      </w: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В.Н.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43744" behindDoc="1" locked="0" layoutInCell="1" allowOverlap="1" wp14:anchorId="195BEEA0" wp14:editId="76DE1DE7">
                <wp:simplePos x="0" y="0"/>
                <wp:positionH relativeFrom="page">
                  <wp:posOffset>1626847</wp:posOffset>
                </wp:positionH>
                <wp:positionV relativeFrom="page">
                  <wp:posOffset>235612</wp:posOffset>
                </wp:positionV>
                <wp:extent cx="5080" cy="774065"/>
                <wp:effectExtent l="0" t="0" r="33020" b="26035"/>
                <wp:wrapNone/>
                <wp:docPr id="63" name="Линия 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7740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FA4DCC" id="Линия 21" o:spid="_x0000_s1026" style="position:absolute;z-index:-25157273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8.1pt,18.55pt" to="128.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44768" behindDoc="1" locked="0" layoutInCell="1" allowOverlap="1" wp14:anchorId="422E2672" wp14:editId="7F85C33E">
                <wp:simplePos x="0" y="0"/>
                <wp:positionH relativeFrom="page">
                  <wp:posOffset>1643275</wp:posOffset>
                </wp:positionH>
                <wp:positionV relativeFrom="page">
                  <wp:posOffset>1020445</wp:posOffset>
                </wp:positionV>
                <wp:extent cx="5677111" cy="56083"/>
                <wp:effectExtent l="0" t="0" r="19050" b="20320"/>
                <wp:wrapNone/>
                <wp:docPr id="128" name="Линия 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7111" cy="5608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F3CAC" id="Линия 22" o:spid="_x0000_s1026" style="position:absolute;z-index:-25157171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9.4pt,80.35pt" to="576.4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3504" behindDoc="1" locked="0" layoutInCell="1" allowOverlap="1" wp14:anchorId="49A02DF0" wp14:editId="210F3950">
                <wp:simplePos x="0" y="0"/>
                <wp:positionH relativeFrom="page">
                  <wp:posOffset>362197</wp:posOffset>
                </wp:positionH>
                <wp:positionV relativeFrom="page">
                  <wp:posOffset>469075</wp:posOffset>
                </wp:positionV>
                <wp:extent cx="1038860" cy="195943"/>
                <wp:effectExtent l="0" t="0" r="8890" b="0"/>
                <wp:wrapNone/>
                <wp:docPr id="129" name="Надпись 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1959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AF93C47" w14:textId="77777777" w:rsidR="00F906DA" w:rsidRDefault="00F906DA" w:rsidP="00F906DA">
                            <w:pPr>
                              <w:widowControl w:val="0"/>
                              <w:spacing w:line="220" w:lineRule="exact"/>
                              <w:jc w:val="center"/>
                              <w:rPr>
                                <w:rFonts w:ascii="Arial" w:hAnsi="Arial" w:cs="Arial"/>
                                <w:color w:val="73624A"/>
                                <w:w w:val="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73624A"/>
                                <w:spacing w:val="16"/>
                                <w:w w:val="80"/>
                                <w:sz w:val="18"/>
                                <w:szCs w:val="18"/>
                                <w:lang w:bidi="ru-RU"/>
                              </w:rPr>
                              <w:t>г.Брянск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02DF0" id="_x0000_s1037" type="#_x0000_t202" style="position:absolute;left:0;text-align:left;margin-left:28.5pt;margin-top:36.95pt;width:81.8pt;height:15.45pt;z-index:-25158297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" filled="f" fillcolor="#fffffe" stroked="f" strokecolor="#212120" insetpen="t">
                <v:textbox inset="2.88pt,2.88pt,2.88pt,2.88pt">
                  <w:txbxContent>
                    <w:p w14:paraId="4AF93C47" w14:textId="77777777" w:rsidR="00F906DA" w:rsidRDefault="00F906DA" w:rsidP="00F906DA">
                      <w:pPr>
                        <w:widowControl w:val="0"/>
                        <w:spacing w:line="220" w:lineRule="exact"/>
                        <w:jc w:val="center"/>
                        <w:rPr>
                          <w:rFonts w:ascii="Arial" w:hAnsi="Arial" w:cs="Arial"/>
                          <w:color w:val="73624A"/>
                          <w:w w:val="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" w:eastAsia="Arial" w:hAnsi="Arial" w:cs="Arial"/>
                          <w:color w:val="73624A"/>
                          <w:spacing w:val="16"/>
                          <w:w w:val="80"/>
                          <w:sz w:val="18"/>
                          <w:szCs w:val="18"/>
                          <w:lang w:bidi="ru-RU"/>
                        </w:rPr>
                        <w:t>г.Брянск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6576" behindDoc="1" locked="0" layoutInCell="1" allowOverlap="1" wp14:anchorId="601685D5" wp14:editId="5B191910">
                <wp:simplePos x="0" y="0"/>
                <wp:positionH relativeFrom="page">
                  <wp:posOffset>7326630</wp:posOffset>
                </wp:positionH>
                <wp:positionV relativeFrom="page">
                  <wp:posOffset>1453515</wp:posOffset>
                </wp:positionV>
                <wp:extent cx="107315" cy="0"/>
                <wp:effectExtent l="0" t="0" r="0" b="0"/>
                <wp:wrapNone/>
                <wp:docPr id="130" name="Линия 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7996E" id="Линия 5" o:spid="_x0000_s1026" style="position:absolute;z-index:-25157990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14.45pt" to="585.35pt,1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7600" behindDoc="1" locked="0" layoutInCell="1" allowOverlap="1" wp14:anchorId="6CE36F19" wp14:editId="6C2A0EAF">
                <wp:simplePos x="0" y="0"/>
                <wp:positionH relativeFrom="page">
                  <wp:posOffset>7326630</wp:posOffset>
                </wp:positionH>
                <wp:positionV relativeFrom="page">
                  <wp:posOffset>1695450</wp:posOffset>
                </wp:positionV>
                <wp:extent cx="107315" cy="0"/>
                <wp:effectExtent l="0" t="0" r="0" b="0"/>
                <wp:wrapNone/>
                <wp:docPr id="131" name="Линия 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0107C" id="Линия 6" o:spid="_x0000_s1026" style="position:absolute;z-index:-25157888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33.5pt" to="585.35pt,1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8624" behindDoc="1" locked="0" layoutInCell="1" allowOverlap="1" wp14:anchorId="2482527A" wp14:editId="36A2D263">
                <wp:simplePos x="0" y="0"/>
                <wp:positionH relativeFrom="page">
                  <wp:posOffset>7326630</wp:posOffset>
                </wp:positionH>
                <wp:positionV relativeFrom="page">
                  <wp:posOffset>969010</wp:posOffset>
                </wp:positionV>
                <wp:extent cx="107315" cy="0"/>
                <wp:effectExtent l="0" t="0" r="0" b="0"/>
                <wp:wrapNone/>
                <wp:docPr id="132" name="Линия 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2EE7ED" id="Линия 9" o:spid="_x0000_s1026" style="position:absolute;z-index:-25157785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76.3pt" to="585.3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9648" behindDoc="1" locked="0" layoutInCell="1" allowOverlap="1" wp14:anchorId="1F6DDF0F" wp14:editId="5512F3AD">
                <wp:simplePos x="0" y="0"/>
                <wp:positionH relativeFrom="page">
                  <wp:posOffset>7326630</wp:posOffset>
                </wp:positionH>
                <wp:positionV relativeFrom="page">
                  <wp:posOffset>1211580</wp:posOffset>
                </wp:positionV>
                <wp:extent cx="107315" cy="0"/>
                <wp:effectExtent l="0" t="0" r="0" b="0"/>
                <wp:wrapNone/>
                <wp:docPr id="133" name="Линия 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406B9" id="Линия 10" o:spid="_x0000_s1026" style="position:absolute;z-index:-25157683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95.4pt" to="585.3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29408" behindDoc="1" locked="0" layoutInCell="1" allowOverlap="1" wp14:anchorId="531B1AA6" wp14:editId="51DA343C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245110"/>
                <wp:effectExtent l="0" t="0" r="6985" b="2540"/>
                <wp:wrapNone/>
                <wp:docPr id="134" name="Прямоугольник 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B9AE4C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7604A" id="Прямоугольник 13" o:spid="_x0000_s1026" style="position:absolute;margin-left:576.9pt;margin-top:38.2pt;width:8.45pt;height:19.3pt;z-index:-25158707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" fillcolor="#b9ae4c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0432" behindDoc="1" locked="0" layoutInCell="1" allowOverlap="1" wp14:anchorId="3B12CB26" wp14:editId="5B08331D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245745"/>
                <wp:effectExtent l="0" t="0" r="6985" b="1905"/>
                <wp:wrapNone/>
                <wp:docPr id="135" name="Прямоугольник 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745"/>
                        </a:xfrm>
                        <a:prstGeom prst="rect">
                          <a:avLst/>
                        </a:prstGeom>
                        <a:solidFill>
                          <a:srgbClr val="73624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F2DA0" id="Прямоугольник 14" o:spid="_x0000_s1026" style="position:absolute;margin-left:576.9pt;margin-top:57.25pt;width:8.45pt;height:19.35pt;z-index:-2515860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" fillcolor="#73624a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40672" behindDoc="1" locked="0" layoutInCell="1" allowOverlap="1" wp14:anchorId="649DD638" wp14:editId="163017C2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0"/>
                <wp:effectExtent l="0" t="0" r="0" b="0"/>
                <wp:wrapNone/>
                <wp:docPr id="136" name="Линия 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7342EC" id="Линия 15" o:spid="_x0000_s1026" style="position:absolute;z-index:-25157580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57.25pt" to="585.3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31456" behindDoc="1" locked="0" layoutInCell="1" allowOverlap="1" wp14:anchorId="4E0C3927" wp14:editId="45F9788A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107315" cy="245110"/>
                <wp:effectExtent l="0" t="0" r="6985" b="2540"/>
                <wp:wrapNone/>
                <wp:docPr id="137" name="Прямоугольник 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A4948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06E64" id="Прямоугольник 16" o:spid="_x0000_s1026" style="position:absolute;margin-left:576.9pt;margin-top:19.15pt;width:8.45pt;height:19.3pt;z-index:-2515850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" fillcolor="#a49481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41696" behindDoc="1" locked="0" layoutInCell="1" allowOverlap="1" wp14:anchorId="0E922B24" wp14:editId="188DB1DD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0"/>
                <wp:effectExtent l="0" t="0" r="0" b="0"/>
                <wp:wrapNone/>
                <wp:docPr id="138" name="Линия 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CD35C" id="Линия 17" o:spid="_x0000_s1026" style="position:absolute;z-index:-25157478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38.2pt" to="585.3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42720" behindDoc="1" locked="0" layoutInCell="1" allowOverlap="1" wp14:anchorId="0EED1E17" wp14:editId="39A811AD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0" cy="1721485"/>
                <wp:effectExtent l="0" t="0" r="38100" b="31115"/>
                <wp:wrapNone/>
                <wp:docPr id="139" name="Линия 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14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68498" id="Линия 18" o:spid="_x0000_s1026" style="position:absolute;z-index:-25157376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9.15pt" to="576.9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AB57AA" w:rsidRPr="00AB57AA">
        <w:rPr>
          <w:b/>
          <w:bCs/>
          <w:sz w:val="28"/>
          <w:szCs w:val="28"/>
          <w:lang w:bidi="ru-RU"/>
        </w:rPr>
        <w:t xml:space="preserve"> </w:t>
      </w:r>
      <w:r w:rsidR="003B1626" w:rsidRPr="003B1626">
        <w:rPr>
          <w:b/>
          <w:bCs/>
          <w:sz w:val="28"/>
          <w:szCs w:val="28"/>
          <w:lang w:bidi="ru-RU"/>
        </w:rPr>
        <w:t>СРО-П-202-09082018</w:t>
      </w:r>
    </w:p>
    <w:p w14:paraId="0121361C" w14:textId="77777777" w:rsidR="00F906DA" w:rsidRDefault="00F906DA" w:rsidP="00F906DA">
      <w:pPr>
        <w:spacing w:line="312" w:lineRule="auto"/>
        <w:rPr>
          <w:b/>
          <w:bCs/>
          <w:sz w:val="28"/>
          <w:szCs w:val="28"/>
          <w:lang w:bidi="ru-RU"/>
        </w:rPr>
      </w:pPr>
    </w:p>
    <w:p w14:paraId="01A1B34D" w14:textId="3B8902E9" w:rsidR="00E14A30" w:rsidRDefault="00E14A30" w:rsidP="00E14A30">
      <w:pPr>
        <w:spacing w:line="312" w:lineRule="auto"/>
        <w:ind w:firstLine="142"/>
        <w:rPr>
          <w:b/>
          <w:bCs/>
          <w:sz w:val="28"/>
          <w:szCs w:val="28"/>
          <w:lang w:bidi="ru-RU"/>
        </w:rPr>
      </w:pPr>
      <w:r w:rsidRPr="00E14A30">
        <w:rPr>
          <w:b/>
          <w:bCs/>
          <w:sz w:val="28"/>
          <w:szCs w:val="28"/>
          <w:lang w:bidi="ru-RU"/>
        </w:rPr>
        <w:t xml:space="preserve">Заказчик: </w:t>
      </w:r>
      <w:r w:rsidR="00750B07" w:rsidRPr="00750B07">
        <w:rPr>
          <w:b/>
          <w:bCs/>
          <w:sz w:val="28"/>
          <w:szCs w:val="28"/>
          <w:lang w:bidi="ru-RU"/>
        </w:rPr>
        <w:t xml:space="preserve">ГБУЗ </w:t>
      </w:r>
      <w:r w:rsidR="00F1775A">
        <w:rPr>
          <w:b/>
          <w:bCs/>
          <w:sz w:val="28"/>
          <w:szCs w:val="28"/>
          <w:lang w:bidi="ru-RU"/>
        </w:rPr>
        <w:t>«</w:t>
      </w:r>
      <w:proofErr w:type="spellStart"/>
      <w:r w:rsidR="00750B07" w:rsidRPr="00750B07">
        <w:rPr>
          <w:b/>
          <w:bCs/>
          <w:sz w:val="28"/>
          <w:szCs w:val="28"/>
          <w:lang w:bidi="ru-RU"/>
        </w:rPr>
        <w:t>Навлинская</w:t>
      </w:r>
      <w:proofErr w:type="spellEnd"/>
      <w:r w:rsidR="00750B07" w:rsidRPr="00750B07">
        <w:rPr>
          <w:b/>
          <w:bCs/>
          <w:sz w:val="28"/>
          <w:szCs w:val="28"/>
          <w:lang w:bidi="ru-RU"/>
        </w:rPr>
        <w:t xml:space="preserve"> центральная районная больница</w:t>
      </w:r>
      <w:r w:rsidR="00F1775A">
        <w:rPr>
          <w:b/>
          <w:bCs/>
          <w:sz w:val="28"/>
          <w:szCs w:val="28"/>
          <w:lang w:bidi="ru-RU"/>
        </w:rPr>
        <w:t>»</w:t>
      </w:r>
    </w:p>
    <w:p w14:paraId="5F8FC507" w14:textId="77777777" w:rsidR="00750B07" w:rsidRPr="00E14A30" w:rsidRDefault="00750B07" w:rsidP="00E14A30">
      <w:pPr>
        <w:spacing w:line="312" w:lineRule="auto"/>
        <w:ind w:firstLine="142"/>
        <w:rPr>
          <w:b/>
          <w:bCs/>
          <w:sz w:val="28"/>
          <w:szCs w:val="28"/>
          <w:lang w:bidi="ru-RU"/>
        </w:rPr>
      </w:pPr>
    </w:p>
    <w:p w14:paraId="33684367" w14:textId="77777777" w:rsidR="00E14A30" w:rsidRPr="00E14A30" w:rsidRDefault="00E14A30" w:rsidP="00E14A30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41EE8343" w14:textId="77777777" w:rsidR="00E14A30" w:rsidRPr="00E14A30" w:rsidRDefault="00E14A30" w:rsidP="00E14A30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762E7332" w14:textId="77777777" w:rsidR="00E14A30" w:rsidRPr="00E14A30" w:rsidRDefault="00E14A30" w:rsidP="00E14A30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762B9492" w14:textId="1825174F" w:rsidR="00F906DA" w:rsidRDefault="00F1775A" w:rsidP="00F1775A">
      <w:pPr>
        <w:spacing w:line="312" w:lineRule="auto"/>
        <w:jc w:val="center"/>
        <w:rPr>
          <w:b/>
          <w:bCs/>
          <w:sz w:val="32"/>
          <w:szCs w:val="32"/>
          <w:lang w:bidi="ru-RU"/>
        </w:rPr>
      </w:pPr>
      <w:r w:rsidRPr="00F1775A">
        <w:rPr>
          <w:b/>
          <w:bCs/>
          <w:sz w:val="32"/>
          <w:szCs w:val="32"/>
          <w:lang w:bidi="ru-RU"/>
        </w:rPr>
        <w:t xml:space="preserve">Капитальный ремонт поликлиники главного корпуса ГБУЗ </w:t>
      </w:r>
      <w:r>
        <w:rPr>
          <w:b/>
          <w:bCs/>
          <w:sz w:val="32"/>
          <w:szCs w:val="32"/>
          <w:lang w:bidi="ru-RU"/>
        </w:rPr>
        <w:t>«</w:t>
      </w:r>
      <w:proofErr w:type="spellStart"/>
      <w:r w:rsidRPr="00F1775A">
        <w:rPr>
          <w:b/>
          <w:bCs/>
          <w:sz w:val="32"/>
          <w:szCs w:val="32"/>
          <w:lang w:bidi="ru-RU"/>
        </w:rPr>
        <w:t>Навлинская</w:t>
      </w:r>
      <w:proofErr w:type="spellEnd"/>
      <w:r w:rsidRPr="00F1775A">
        <w:rPr>
          <w:b/>
          <w:bCs/>
          <w:sz w:val="32"/>
          <w:szCs w:val="32"/>
          <w:lang w:bidi="ru-RU"/>
        </w:rPr>
        <w:t xml:space="preserve"> ЦРБ</w:t>
      </w:r>
      <w:r>
        <w:rPr>
          <w:b/>
          <w:bCs/>
          <w:sz w:val="32"/>
          <w:szCs w:val="32"/>
          <w:lang w:bidi="ru-RU"/>
        </w:rPr>
        <w:t>»</w:t>
      </w:r>
      <w:r w:rsidRPr="00F1775A">
        <w:rPr>
          <w:b/>
          <w:bCs/>
          <w:sz w:val="32"/>
          <w:szCs w:val="32"/>
          <w:lang w:bidi="ru-RU"/>
        </w:rPr>
        <w:t xml:space="preserve">, Брянская область, Муниципальный район </w:t>
      </w:r>
      <w:proofErr w:type="spellStart"/>
      <w:proofErr w:type="gramStart"/>
      <w:r w:rsidRPr="00F1775A">
        <w:rPr>
          <w:b/>
          <w:bCs/>
          <w:sz w:val="32"/>
          <w:szCs w:val="32"/>
          <w:lang w:bidi="ru-RU"/>
        </w:rPr>
        <w:t>Навлинский</w:t>
      </w:r>
      <w:proofErr w:type="spellEnd"/>
      <w:r w:rsidRPr="00F1775A">
        <w:rPr>
          <w:b/>
          <w:bCs/>
          <w:sz w:val="32"/>
          <w:szCs w:val="32"/>
          <w:lang w:bidi="ru-RU"/>
        </w:rPr>
        <w:t xml:space="preserve"> ,</w:t>
      </w:r>
      <w:proofErr w:type="gramEnd"/>
      <w:r w:rsidRPr="00F1775A">
        <w:rPr>
          <w:b/>
          <w:bCs/>
          <w:sz w:val="32"/>
          <w:szCs w:val="32"/>
          <w:lang w:bidi="ru-RU"/>
        </w:rPr>
        <w:t xml:space="preserve"> городское поселение </w:t>
      </w:r>
      <w:proofErr w:type="spellStart"/>
      <w:r w:rsidRPr="00F1775A">
        <w:rPr>
          <w:b/>
          <w:bCs/>
          <w:sz w:val="32"/>
          <w:szCs w:val="32"/>
          <w:lang w:bidi="ru-RU"/>
        </w:rPr>
        <w:t>Навлинское</w:t>
      </w:r>
      <w:proofErr w:type="spellEnd"/>
      <w:r w:rsidRPr="00F1775A">
        <w:rPr>
          <w:b/>
          <w:bCs/>
          <w:sz w:val="32"/>
          <w:szCs w:val="32"/>
          <w:lang w:bidi="ru-RU"/>
        </w:rPr>
        <w:t>, Рабочий поселок Навля, Улица Полины Осипенко, дом 38А</w:t>
      </w:r>
    </w:p>
    <w:p w14:paraId="3DF2D3F7" w14:textId="77777777" w:rsidR="00F1775A" w:rsidRDefault="00F1775A" w:rsidP="00F1775A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  <w:lang w:bidi="ru-RU"/>
        </w:rPr>
      </w:pPr>
    </w:p>
    <w:p w14:paraId="00EF8E18" w14:textId="77777777" w:rsidR="00F906DA" w:rsidRPr="00026BE3" w:rsidRDefault="00F906DA" w:rsidP="00F906DA">
      <w:pPr>
        <w:spacing w:line="312" w:lineRule="auto"/>
        <w:jc w:val="center"/>
        <w:rPr>
          <w:sz w:val="36"/>
          <w:szCs w:val="36"/>
          <w:lang w:bidi="ru-RU"/>
        </w:rPr>
      </w:pPr>
      <w:r w:rsidRPr="00026BE3">
        <w:rPr>
          <w:sz w:val="36"/>
          <w:szCs w:val="36"/>
          <w:lang w:bidi="ru-RU"/>
        </w:rPr>
        <w:t>ПРОЕКТНАЯ ДОКУМЕНТАЦИЯ</w:t>
      </w:r>
    </w:p>
    <w:p w14:paraId="012AD550" w14:textId="77777777" w:rsidR="00F906DA" w:rsidRDefault="00F906DA" w:rsidP="00F906DA">
      <w:pPr>
        <w:spacing w:line="312" w:lineRule="auto"/>
        <w:rPr>
          <w:rFonts w:asciiTheme="minorHAnsi" w:hAnsiTheme="minorHAnsi" w:cstheme="minorHAnsi"/>
          <w:sz w:val="24"/>
          <w:szCs w:val="24"/>
          <w:lang w:bidi="ru-RU"/>
        </w:rPr>
      </w:pPr>
    </w:p>
    <w:p w14:paraId="0F7DF671" w14:textId="77777777" w:rsidR="00F906DA" w:rsidRDefault="00F906DA" w:rsidP="00F906DA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6E63F8E2" w14:textId="29EDCE42" w:rsidR="00F906DA" w:rsidRDefault="00F906DA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Theme="minorHAnsi" w:hAnsiTheme="minorHAnsi" w:cstheme="minorHAnsi"/>
          <w:sz w:val="24"/>
          <w:szCs w:val="24"/>
          <w:lang w:bidi="ru-RU"/>
        </w:rPr>
        <w:t xml:space="preserve"> </w:t>
      </w: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Раздел 12. «Смета на капитальный ремонт объекта капитального строительства»</w:t>
      </w:r>
    </w:p>
    <w:p w14:paraId="230E7B17" w14:textId="77777777" w:rsidR="00F906DA" w:rsidRDefault="00F906DA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0C4FD9E9" w14:textId="77777777" w:rsidR="00F906DA" w:rsidRDefault="00F906DA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6E677105" w14:textId="0A96362F" w:rsidR="00F906DA" w:rsidRDefault="00F906DA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Ведомости объемов работ</w:t>
      </w:r>
    </w:p>
    <w:p w14:paraId="1167C18F" w14:textId="77777777" w:rsidR="00F906DA" w:rsidRDefault="00F906DA" w:rsidP="00F906D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54793E6D" w14:textId="48D54B00" w:rsidR="00F906DA" w:rsidRDefault="00951187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 w:rsidRPr="00956464">
        <w:rPr>
          <w:rFonts w:eastAsia="Calibri"/>
          <w:noProof/>
          <w:color w:val="auto"/>
          <w:sz w:val="22"/>
          <w:szCs w:val="22"/>
          <w:lang w:eastAsia="ru-RU"/>
        </w:rPr>
        <w:drawing>
          <wp:anchor distT="0" distB="0" distL="114300" distR="114300" simplePos="0" relativeHeight="251791872" behindDoc="0" locked="0" layoutInCell="1" allowOverlap="1" wp14:anchorId="3C38D015" wp14:editId="38120D12">
            <wp:simplePos x="0" y="0"/>
            <wp:positionH relativeFrom="column">
              <wp:posOffset>2667000</wp:posOffset>
            </wp:positionH>
            <wp:positionV relativeFrom="paragraph">
              <wp:posOffset>215265</wp:posOffset>
            </wp:positionV>
            <wp:extent cx="2105025" cy="1504950"/>
            <wp:effectExtent l="0" t="0" r="0" b="0"/>
            <wp:wrapNone/>
            <wp:docPr id="53" name="Рисунок 53" descr="C:\Users\Администратор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BFFFD"/>
                        </a:clrFrom>
                        <a:clrTo>
                          <a:srgbClr val="FB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0B07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11</w:t>
      </w:r>
      <w:r w:rsidR="00F906DA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</w:t>
      </w:r>
      <w:r w:rsidR="00F906DA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0</w:t>
      </w:r>
      <w:r w:rsidR="00750B07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2</w:t>
      </w:r>
      <w:r w:rsidR="00F906DA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/202</w:t>
      </w:r>
      <w:r w:rsidR="00723385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6</w:t>
      </w:r>
      <w:r w:rsidR="00F906DA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-12-СМ</w:t>
      </w:r>
    </w:p>
    <w:p w14:paraId="4A5CAD45" w14:textId="36F9AE78" w:rsidR="00F906DA" w:rsidRDefault="00F906DA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53F10C14" w14:textId="723F7367" w:rsidR="0008019E" w:rsidRPr="0008019E" w:rsidRDefault="0008019E" w:rsidP="0008019E">
      <w:pPr>
        <w:autoSpaceDE w:val="0"/>
        <w:autoSpaceDN w:val="0"/>
        <w:adjustRightInd w:val="0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08019E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Индивидуальный предприниматель  </w:t>
      </w:r>
    </w:p>
    <w:p w14:paraId="61694E21" w14:textId="7A011672" w:rsidR="0008019E" w:rsidRPr="0008019E" w:rsidRDefault="0008019E" w:rsidP="0008019E">
      <w:pPr>
        <w:autoSpaceDE w:val="0"/>
        <w:autoSpaceDN w:val="0"/>
        <w:adjustRightInd w:val="0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08019E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>Горбачева Виктория Николаевна</w:t>
      </w:r>
      <w:r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                                             В.Н. Горбачева</w:t>
      </w:r>
    </w:p>
    <w:p w14:paraId="1FE7334A" w14:textId="45858A7B" w:rsidR="0008019E" w:rsidRDefault="0008019E" w:rsidP="0008019E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03A7558F" w14:textId="37D9289C" w:rsidR="0008019E" w:rsidRDefault="00B26018" w:rsidP="0008019E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  <w:r>
        <w:rPr>
          <w:noProof/>
        </w:rPr>
        <w:drawing>
          <wp:anchor distT="0" distB="0" distL="114300" distR="114300" simplePos="0" relativeHeight="251826688" behindDoc="0" locked="0" layoutInCell="1" allowOverlap="1" wp14:anchorId="10CEADB0" wp14:editId="223F6BC5">
            <wp:simplePos x="0" y="0"/>
            <wp:positionH relativeFrom="column">
              <wp:posOffset>2762250</wp:posOffset>
            </wp:positionH>
            <wp:positionV relativeFrom="paragraph">
              <wp:posOffset>172085</wp:posOffset>
            </wp:positionV>
            <wp:extent cx="981075" cy="904875"/>
            <wp:effectExtent l="0" t="0" r="9525" b="9525"/>
            <wp:wrapNone/>
            <wp:docPr id="198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8A00DA" w14:textId="0FA064AB" w:rsidR="0008019E" w:rsidRPr="0008019E" w:rsidRDefault="0008019E" w:rsidP="0008019E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5A4F83FC" w14:textId="14D9302A" w:rsidR="0008019E" w:rsidRDefault="0008019E" w:rsidP="0008019E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FD2DD7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Главный инженер проекта                                        </w:t>
      </w:r>
      <w:r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           </w:t>
      </w:r>
      <w:r w:rsidR="00B26018" w:rsidRPr="00B26018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>В.Н. Горбачева</w:t>
      </w:r>
    </w:p>
    <w:p w14:paraId="6B197AA5" w14:textId="77777777" w:rsidR="003B1626" w:rsidRDefault="003B1626" w:rsidP="0008019E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</w:p>
    <w:p w14:paraId="45279BBB" w14:textId="4213511A" w:rsidR="00F906DA" w:rsidRDefault="00F906DA" w:rsidP="00F906D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1B8E20B0" w14:textId="55ACB2BC" w:rsidR="00F906DA" w:rsidRDefault="00F906DA" w:rsidP="00F906D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5D51AFAF" w14:textId="21CDC12A" w:rsidR="00723385" w:rsidRDefault="00723385" w:rsidP="00F906D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6D783402" w14:textId="77777777" w:rsidR="00723385" w:rsidRDefault="00723385" w:rsidP="00F906D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4948C47B" w14:textId="77777777" w:rsidR="00D80EA6" w:rsidRDefault="00D80EA6" w:rsidP="003B1626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6BA8CAE9" w14:textId="49B53F43" w:rsidR="00F906DA" w:rsidRDefault="00F906DA" w:rsidP="003B1626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52960" behindDoc="1" locked="0" layoutInCell="1" allowOverlap="1" wp14:anchorId="6598144D" wp14:editId="164FB287">
                <wp:simplePos x="0" y="0"/>
                <wp:positionH relativeFrom="page">
                  <wp:posOffset>1905000</wp:posOffset>
                </wp:positionH>
                <wp:positionV relativeFrom="page">
                  <wp:posOffset>238125</wp:posOffset>
                </wp:positionV>
                <wp:extent cx="5387340" cy="731520"/>
                <wp:effectExtent l="0" t="0" r="3810" b="0"/>
                <wp:wrapNone/>
                <wp:docPr id="144" name="Прямоугольник 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7340" cy="731520"/>
                        </a:xfrm>
                        <a:prstGeom prst="rect">
                          <a:avLst/>
                        </a:prstGeom>
                        <a:solidFill>
                          <a:srgbClr val="F4EDE2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A61CDD" id="Прямоугольник 20" o:spid="_x0000_s1026" style="position:absolute;margin-left:150pt;margin-top:18.75pt;width:424.2pt;height:57.6pt;z-index:-25156352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" fillcolor="#f4ede2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56032" behindDoc="1" locked="0" layoutInCell="1" allowOverlap="1" wp14:anchorId="0A80B5BF" wp14:editId="06C9058E">
                <wp:simplePos x="0" y="0"/>
                <wp:positionH relativeFrom="page">
                  <wp:posOffset>1952625</wp:posOffset>
                </wp:positionH>
                <wp:positionV relativeFrom="page">
                  <wp:posOffset>209550</wp:posOffset>
                </wp:positionV>
                <wp:extent cx="5313680" cy="733425"/>
                <wp:effectExtent l="0" t="0" r="1270" b="9525"/>
                <wp:wrapNone/>
                <wp:docPr id="145" name="Надпись 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3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6BFAAF2" w14:textId="77777777" w:rsidR="00F906DA" w:rsidRPr="00D0094E" w:rsidRDefault="00F906DA" w:rsidP="00F906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241001, Брянская обл., г. Брянск, ул. О.Н.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Строкина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д.1,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кВ.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190</w:t>
                            </w:r>
                            <w:r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,</w:t>
                            </w:r>
                            <w:proofErr w:type="gram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ИНН/КПП организации: ИНН 322900694772, ОГРНИП организации: 321325600000492,</w:t>
                            </w:r>
                          </w:p>
                          <w:p w14:paraId="620DF69B" w14:textId="77777777" w:rsidR="00F906DA" w:rsidRPr="00D0094E" w:rsidRDefault="00F906DA" w:rsidP="00F906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р/c: 40802810908000016727 в банке: Брянское отделение №8605 ПАО Сбербанк, к/с: 30101810400000000601, БИК: 041501601</w:t>
                            </w:r>
                          </w:p>
                          <w:p w14:paraId="4CBA7957" w14:textId="77777777" w:rsidR="00F906DA" w:rsidRPr="007C1203" w:rsidRDefault="00F906DA" w:rsidP="00F906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0B5BF" id="_x0000_s1038" type="#_x0000_t202" style="position:absolute;left:0;text-align:left;margin-left:153.75pt;margin-top:16.5pt;width:418.4pt;height:57.75pt;z-index:-2515604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" filled="f" fillcolor="#fffffe" stroked="f" strokecolor="#212120" insetpen="t">
                <v:textbox inset="2.88pt,2.88pt,2.88pt,2.88pt">
                  <w:txbxContent>
                    <w:p w14:paraId="66BFAAF2" w14:textId="77777777" w:rsidR="00F906DA" w:rsidRPr="00D0094E" w:rsidRDefault="00F906DA" w:rsidP="00F906DA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241001, Брянская обл., г. Брянск, ул. О.Н.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Строкина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д.1,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кВ.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proofErr w:type="gram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190</w:t>
                      </w:r>
                      <w:r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,</w:t>
                      </w:r>
                      <w:proofErr w:type="gram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ИНН/КПП организации: ИНН 322900694772, ОГРНИП организации: 321325600000492,</w:t>
                      </w:r>
                    </w:p>
                    <w:p w14:paraId="620DF69B" w14:textId="77777777" w:rsidR="00F906DA" w:rsidRPr="00D0094E" w:rsidRDefault="00F906DA" w:rsidP="00F906DA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р/c: 40802810908000016727 в банке: Брянское отделение №8605 ПАО Сбербанк, к/с: 30101810400000000601, БИК: 041501601</w:t>
                      </w:r>
                    </w:p>
                    <w:p w14:paraId="4CBA7957" w14:textId="77777777" w:rsidR="00F906DA" w:rsidRPr="007C1203" w:rsidRDefault="00F906DA" w:rsidP="00F906DA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8"/>
                          <w:szCs w:val="28"/>
                          <w:lang w:eastAsia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w:drawing>
          <wp:anchor distT="36576" distB="36576" distL="36576" distR="36576" simplePos="0" relativeHeight="251748864" behindDoc="1" locked="0" layoutInCell="1" allowOverlap="1" wp14:anchorId="68E6CFA8" wp14:editId="79B94D46">
            <wp:simplePos x="0" y="0"/>
            <wp:positionH relativeFrom="page">
              <wp:posOffset>123824</wp:posOffset>
            </wp:positionH>
            <wp:positionV relativeFrom="page">
              <wp:posOffset>695325</wp:posOffset>
            </wp:positionV>
            <wp:extent cx="1724025" cy="212232"/>
            <wp:effectExtent l="0" t="0" r="0" b="0"/>
            <wp:wrapNone/>
            <wp:docPr id="160" name="Рисунок 12" descr="RE9990301-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 12" descr="RE9990301-IMG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6" t="42148" r="2101" b="42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138" cy="21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55008" behindDoc="1" locked="0" layoutInCell="1" allowOverlap="1" wp14:anchorId="54D67030" wp14:editId="419AC1B8">
                <wp:simplePos x="0" y="0"/>
                <wp:positionH relativeFrom="page">
                  <wp:posOffset>114299</wp:posOffset>
                </wp:positionH>
                <wp:positionV relativeFrom="page">
                  <wp:posOffset>209550</wp:posOffset>
                </wp:positionV>
                <wp:extent cx="1838325" cy="323850"/>
                <wp:effectExtent l="0" t="0" r="9525" b="0"/>
                <wp:wrapNone/>
                <wp:docPr id="146" name="Надпись 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D3FF036" w14:textId="77777777" w:rsidR="00F906DA" w:rsidRPr="002E3E2E" w:rsidRDefault="00F906DA" w:rsidP="00F906DA">
                            <w:pPr>
                              <w:widowControl w:val="0"/>
                              <w:spacing w:line="3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73624A"/>
                                <w:w w:val="80"/>
                                <w:sz w:val="30"/>
                                <w:szCs w:val="30"/>
                              </w:rPr>
                            </w:pP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ИП Горбачева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 xml:space="preserve"> </w:t>
                            </w: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В.Н.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67030" id="_x0000_s1039" type="#_x0000_t202" style="position:absolute;left:0;text-align:left;margin-left:9pt;margin-top:16.5pt;width:144.75pt;height:25.5pt;z-index:-25156147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" filled="f" fillcolor="#fffffe" stroked="f" strokecolor="#212120" insetpen="t">
                <v:textbox inset="2.88pt,2.88pt,2.88pt,2.88pt">
                  <w:txbxContent>
                    <w:p w14:paraId="7D3FF036" w14:textId="77777777" w:rsidR="00F906DA" w:rsidRPr="002E3E2E" w:rsidRDefault="00F906DA" w:rsidP="00F906DA">
                      <w:pPr>
                        <w:widowControl w:val="0"/>
                        <w:spacing w:line="3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73624A"/>
                          <w:w w:val="80"/>
                          <w:sz w:val="30"/>
                          <w:szCs w:val="30"/>
                        </w:rPr>
                      </w:pP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ИП Горбачева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 xml:space="preserve"> </w:t>
                      </w: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В.Н.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64224" behindDoc="1" locked="0" layoutInCell="1" allowOverlap="1" wp14:anchorId="69069957" wp14:editId="3D359538">
                <wp:simplePos x="0" y="0"/>
                <wp:positionH relativeFrom="page">
                  <wp:posOffset>1626847</wp:posOffset>
                </wp:positionH>
                <wp:positionV relativeFrom="page">
                  <wp:posOffset>235612</wp:posOffset>
                </wp:positionV>
                <wp:extent cx="5080" cy="774065"/>
                <wp:effectExtent l="0" t="0" r="33020" b="26035"/>
                <wp:wrapNone/>
                <wp:docPr id="147" name="Линия 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7740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27F58" id="Линия 21" o:spid="_x0000_s1026" style="position:absolute;z-index:-25155225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8.1pt,18.55pt" to="128.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65248" behindDoc="1" locked="0" layoutInCell="1" allowOverlap="1" wp14:anchorId="4BAA4D6D" wp14:editId="5F691E65">
                <wp:simplePos x="0" y="0"/>
                <wp:positionH relativeFrom="page">
                  <wp:posOffset>1643275</wp:posOffset>
                </wp:positionH>
                <wp:positionV relativeFrom="page">
                  <wp:posOffset>1020445</wp:posOffset>
                </wp:positionV>
                <wp:extent cx="5677111" cy="56083"/>
                <wp:effectExtent l="0" t="0" r="19050" b="20320"/>
                <wp:wrapNone/>
                <wp:docPr id="148" name="Линия 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7111" cy="5608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8F9AA" id="Линия 22" o:spid="_x0000_s1026" style="position:absolute;z-index:-25155123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9.4pt,80.35pt" to="576.4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53984" behindDoc="1" locked="0" layoutInCell="1" allowOverlap="1" wp14:anchorId="5EBFF3B0" wp14:editId="04F48F77">
                <wp:simplePos x="0" y="0"/>
                <wp:positionH relativeFrom="page">
                  <wp:posOffset>362197</wp:posOffset>
                </wp:positionH>
                <wp:positionV relativeFrom="page">
                  <wp:posOffset>469075</wp:posOffset>
                </wp:positionV>
                <wp:extent cx="1038860" cy="195943"/>
                <wp:effectExtent l="0" t="0" r="8890" b="0"/>
                <wp:wrapNone/>
                <wp:docPr id="149" name="Надпись 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1959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898D25" w14:textId="77777777" w:rsidR="00F906DA" w:rsidRDefault="00F906DA" w:rsidP="00F906DA">
                            <w:pPr>
                              <w:widowControl w:val="0"/>
                              <w:spacing w:line="220" w:lineRule="exact"/>
                              <w:jc w:val="center"/>
                              <w:rPr>
                                <w:rFonts w:ascii="Arial" w:hAnsi="Arial" w:cs="Arial"/>
                                <w:color w:val="73624A"/>
                                <w:w w:val="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73624A"/>
                                <w:spacing w:val="16"/>
                                <w:w w:val="80"/>
                                <w:sz w:val="18"/>
                                <w:szCs w:val="18"/>
                                <w:lang w:bidi="ru-RU"/>
                              </w:rPr>
                              <w:t>г.Брянск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FF3B0" id="_x0000_s1040" type="#_x0000_t202" style="position:absolute;left:0;text-align:left;margin-left:28.5pt;margin-top:36.95pt;width:81.8pt;height:15.45pt;z-index:-25156249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" filled="f" fillcolor="#fffffe" stroked="f" strokecolor="#212120" insetpen="t">
                <v:textbox inset="2.88pt,2.88pt,2.88pt,2.88pt">
                  <w:txbxContent>
                    <w:p w14:paraId="2C898D25" w14:textId="77777777" w:rsidR="00F906DA" w:rsidRDefault="00F906DA" w:rsidP="00F906DA">
                      <w:pPr>
                        <w:widowControl w:val="0"/>
                        <w:spacing w:line="220" w:lineRule="exact"/>
                        <w:jc w:val="center"/>
                        <w:rPr>
                          <w:rFonts w:ascii="Arial" w:hAnsi="Arial" w:cs="Arial"/>
                          <w:color w:val="73624A"/>
                          <w:w w:val="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" w:eastAsia="Arial" w:hAnsi="Arial" w:cs="Arial"/>
                          <w:color w:val="73624A"/>
                          <w:spacing w:val="16"/>
                          <w:w w:val="80"/>
                          <w:sz w:val="18"/>
                          <w:szCs w:val="18"/>
                          <w:lang w:bidi="ru-RU"/>
                        </w:rPr>
                        <w:t>г.Брянск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57056" behindDoc="1" locked="0" layoutInCell="1" allowOverlap="1" wp14:anchorId="35308A9E" wp14:editId="2242A6B1">
                <wp:simplePos x="0" y="0"/>
                <wp:positionH relativeFrom="page">
                  <wp:posOffset>7326630</wp:posOffset>
                </wp:positionH>
                <wp:positionV relativeFrom="page">
                  <wp:posOffset>1453515</wp:posOffset>
                </wp:positionV>
                <wp:extent cx="107315" cy="0"/>
                <wp:effectExtent l="0" t="0" r="0" b="0"/>
                <wp:wrapNone/>
                <wp:docPr id="150" name="Линия 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30927" id="Линия 5" o:spid="_x0000_s1026" style="position:absolute;z-index:-2515594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14.45pt" to="585.35pt,1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58080" behindDoc="1" locked="0" layoutInCell="1" allowOverlap="1" wp14:anchorId="72019F3A" wp14:editId="4346667C">
                <wp:simplePos x="0" y="0"/>
                <wp:positionH relativeFrom="page">
                  <wp:posOffset>7326630</wp:posOffset>
                </wp:positionH>
                <wp:positionV relativeFrom="page">
                  <wp:posOffset>1695450</wp:posOffset>
                </wp:positionV>
                <wp:extent cx="107315" cy="0"/>
                <wp:effectExtent l="0" t="0" r="0" b="0"/>
                <wp:wrapNone/>
                <wp:docPr id="151" name="Линия 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97E0D9" id="Линия 6" o:spid="_x0000_s1026" style="position:absolute;z-index:-25155840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33.5pt" to="585.35pt,1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59104" behindDoc="1" locked="0" layoutInCell="1" allowOverlap="1" wp14:anchorId="7ED68AF8" wp14:editId="079E49D4">
                <wp:simplePos x="0" y="0"/>
                <wp:positionH relativeFrom="page">
                  <wp:posOffset>7326630</wp:posOffset>
                </wp:positionH>
                <wp:positionV relativeFrom="page">
                  <wp:posOffset>969010</wp:posOffset>
                </wp:positionV>
                <wp:extent cx="107315" cy="0"/>
                <wp:effectExtent l="0" t="0" r="0" b="0"/>
                <wp:wrapNone/>
                <wp:docPr id="152" name="Линия 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0D79B" id="Линия 9" o:spid="_x0000_s1026" style="position:absolute;z-index:-25155737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76.3pt" to="585.3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60128" behindDoc="1" locked="0" layoutInCell="1" allowOverlap="1" wp14:anchorId="5E82F5B3" wp14:editId="6118A9E5">
                <wp:simplePos x="0" y="0"/>
                <wp:positionH relativeFrom="page">
                  <wp:posOffset>7326630</wp:posOffset>
                </wp:positionH>
                <wp:positionV relativeFrom="page">
                  <wp:posOffset>1211580</wp:posOffset>
                </wp:positionV>
                <wp:extent cx="107315" cy="0"/>
                <wp:effectExtent l="0" t="0" r="0" b="0"/>
                <wp:wrapNone/>
                <wp:docPr id="153" name="Линия 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8B698B" id="Линия 10" o:spid="_x0000_s1026" style="position:absolute;z-index:-25155635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95.4pt" to="585.3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49888" behindDoc="1" locked="0" layoutInCell="1" allowOverlap="1" wp14:anchorId="0A3A962E" wp14:editId="04A009FA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245110"/>
                <wp:effectExtent l="0" t="0" r="6985" b="2540"/>
                <wp:wrapNone/>
                <wp:docPr id="154" name="Прямоугольник 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B9AE4C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0AC87" id="Прямоугольник 13" o:spid="_x0000_s1026" style="position:absolute;margin-left:576.9pt;margin-top:38.2pt;width:8.45pt;height:19.3pt;z-index:-2515665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" fillcolor="#b9ae4c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50912" behindDoc="1" locked="0" layoutInCell="1" allowOverlap="1" wp14:anchorId="0AAB7631" wp14:editId="6EE1FC61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245745"/>
                <wp:effectExtent l="0" t="0" r="6985" b="1905"/>
                <wp:wrapNone/>
                <wp:docPr id="155" name="Прямоугольник 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745"/>
                        </a:xfrm>
                        <a:prstGeom prst="rect">
                          <a:avLst/>
                        </a:prstGeom>
                        <a:solidFill>
                          <a:srgbClr val="73624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96ABC" id="Прямоугольник 14" o:spid="_x0000_s1026" style="position:absolute;margin-left:576.9pt;margin-top:57.25pt;width:8.45pt;height:19.35pt;z-index:-25156556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" fillcolor="#73624a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61152" behindDoc="1" locked="0" layoutInCell="1" allowOverlap="1" wp14:anchorId="6E9C197C" wp14:editId="758A9AD0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0"/>
                <wp:effectExtent l="0" t="0" r="0" b="0"/>
                <wp:wrapNone/>
                <wp:docPr id="156" name="Линия 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124A6" id="Линия 15" o:spid="_x0000_s1026" style="position:absolute;z-index:-25155532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57.25pt" to="585.3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51936" behindDoc="1" locked="0" layoutInCell="1" allowOverlap="1" wp14:anchorId="616205A3" wp14:editId="087F2399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107315" cy="245110"/>
                <wp:effectExtent l="0" t="0" r="6985" b="2540"/>
                <wp:wrapNone/>
                <wp:docPr id="157" name="Прямоугольник 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A4948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7BB108" id="Прямоугольник 16" o:spid="_x0000_s1026" style="position:absolute;margin-left:576.9pt;margin-top:19.15pt;width:8.45pt;height:19.3pt;z-index:-2515645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" fillcolor="#a49481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62176" behindDoc="1" locked="0" layoutInCell="1" allowOverlap="1" wp14:anchorId="10854ED8" wp14:editId="652E7907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0"/>
                <wp:effectExtent l="0" t="0" r="0" b="0"/>
                <wp:wrapNone/>
                <wp:docPr id="158" name="Линия 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BF3191" id="Линия 17" o:spid="_x0000_s1026" style="position:absolute;z-index:-25155430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38.2pt" to="585.3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63200" behindDoc="1" locked="0" layoutInCell="1" allowOverlap="1" wp14:anchorId="42E5E31A" wp14:editId="084622F5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0" cy="1721485"/>
                <wp:effectExtent l="0" t="0" r="38100" b="31115"/>
                <wp:wrapNone/>
                <wp:docPr id="159" name="Линия 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14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5FC9D" id="Линия 18" o:spid="_x0000_s1026" style="position:absolute;z-index:-25155328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9.15pt" to="576.9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3440" behindDoc="1" locked="0" layoutInCell="1" allowOverlap="1" wp14:anchorId="1ECE00F3" wp14:editId="60071F7A">
                <wp:simplePos x="0" y="0"/>
                <wp:positionH relativeFrom="page">
                  <wp:posOffset>1905000</wp:posOffset>
                </wp:positionH>
                <wp:positionV relativeFrom="page">
                  <wp:posOffset>238125</wp:posOffset>
                </wp:positionV>
                <wp:extent cx="5387340" cy="731520"/>
                <wp:effectExtent l="0" t="0" r="3810" b="0"/>
                <wp:wrapNone/>
                <wp:docPr id="162" name="Прямоугольник 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7340" cy="731520"/>
                        </a:xfrm>
                        <a:prstGeom prst="rect">
                          <a:avLst/>
                        </a:prstGeom>
                        <a:solidFill>
                          <a:srgbClr val="F4EDE2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FE3EF" id="Прямоугольник 20" o:spid="_x0000_s1026" style="position:absolute;margin-left:150pt;margin-top:18.75pt;width:424.2pt;height:57.6pt;z-index:-25154304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" fillcolor="#f4ede2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6512" behindDoc="1" locked="0" layoutInCell="1" allowOverlap="1" wp14:anchorId="0C4F63D0" wp14:editId="5CB4E9E5">
                <wp:simplePos x="0" y="0"/>
                <wp:positionH relativeFrom="page">
                  <wp:posOffset>1952625</wp:posOffset>
                </wp:positionH>
                <wp:positionV relativeFrom="page">
                  <wp:posOffset>209550</wp:posOffset>
                </wp:positionV>
                <wp:extent cx="5313680" cy="733425"/>
                <wp:effectExtent l="0" t="0" r="1270" b="9525"/>
                <wp:wrapNone/>
                <wp:docPr id="163" name="Надпись 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3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E5F7E00" w14:textId="77777777" w:rsidR="00F906DA" w:rsidRPr="00D0094E" w:rsidRDefault="00F906DA" w:rsidP="00F906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241001, Брянская обл., г. Брянск, ул. О.Н.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Строкина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д.1,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кВ.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190</w:t>
                            </w:r>
                            <w:r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,</w:t>
                            </w:r>
                            <w:proofErr w:type="gram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ИНН/КПП организации: ИНН 322900694772, ОГРНИП организации: 321325600000492,</w:t>
                            </w:r>
                          </w:p>
                          <w:p w14:paraId="00717715" w14:textId="77777777" w:rsidR="00F906DA" w:rsidRPr="00D0094E" w:rsidRDefault="00F906DA" w:rsidP="00F906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р/c: 40802810908000016727 в банке: Брянское отделение №8605 ПАО Сбербанк, к/с: 30101810400000000601, БИК: 041501601</w:t>
                            </w:r>
                          </w:p>
                          <w:p w14:paraId="1BF21322" w14:textId="77777777" w:rsidR="00F906DA" w:rsidRPr="007C1203" w:rsidRDefault="00F906DA" w:rsidP="00F906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F63D0" id="_x0000_s1041" type="#_x0000_t202" style="position:absolute;left:0;text-align:left;margin-left:153.75pt;margin-top:16.5pt;width:418.4pt;height:57.75pt;z-index:-25153996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" filled="f" fillcolor="#fffffe" stroked="f" strokecolor="#212120" insetpen="t">
                <v:textbox inset="2.88pt,2.88pt,2.88pt,2.88pt">
                  <w:txbxContent>
                    <w:p w14:paraId="0E5F7E00" w14:textId="77777777" w:rsidR="00F906DA" w:rsidRPr="00D0094E" w:rsidRDefault="00F906DA" w:rsidP="00F906DA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241001, Брянская обл., г. Брянск, ул. О.Н.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Строкина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д.1,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кВ.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proofErr w:type="gram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190</w:t>
                      </w:r>
                      <w:r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,</w:t>
                      </w:r>
                      <w:proofErr w:type="gram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ИНН/КПП организации: ИНН 322900694772, ОГРНИП организации: 321325600000492,</w:t>
                      </w:r>
                    </w:p>
                    <w:p w14:paraId="00717715" w14:textId="77777777" w:rsidR="00F906DA" w:rsidRPr="00D0094E" w:rsidRDefault="00F906DA" w:rsidP="00F906DA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р/c: 40802810908000016727 в банке: Брянское отделение №8605 ПАО Сбербанк, к/с: 30101810400000000601, БИК: 041501601</w:t>
                      </w:r>
                    </w:p>
                    <w:p w14:paraId="1BF21322" w14:textId="77777777" w:rsidR="00F906DA" w:rsidRPr="007C1203" w:rsidRDefault="00F906DA" w:rsidP="00F906DA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8"/>
                          <w:szCs w:val="28"/>
                          <w:lang w:eastAsia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w:drawing>
          <wp:anchor distT="36576" distB="36576" distL="36576" distR="36576" simplePos="0" relativeHeight="251769344" behindDoc="1" locked="0" layoutInCell="1" allowOverlap="1" wp14:anchorId="237DCD09" wp14:editId="2C2F99C1">
            <wp:simplePos x="0" y="0"/>
            <wp:positionH relativeFrom="page">
              <wp:posOffset>123824</wp:posOffset>
            </wp:positionH>
            <wp:positionV relativeFrom="page">
              <wp:posOffset>695325</wp:posOffset>
            </wp:positionV>
            <wp:extent cx="1724025" cy="212232"/>
            <wp:effectExtent l="0" t="0" r="0" b="0"/>
            <wp:wrapNone/>
            <wp:docPr id="178" name="Рисунок 12" descr="RE9990301-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 12" descr="RE9990301-IMG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6" t="42148" r="2101" b="42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138" cy="21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5488" behindDoc="1" locked="0" layoutInCell="1" allowOverlap="1" wp14:anchorId="392A3F87" wp14:editId="24D403A6">
                <wp:simplePos x="0" y="0"/>
                <wp:positionH relativeFrom="page">
                  <wp:posOffset>114299</wp:posOffset>
                </wp:positionH>
                <wp:positionV relativeFrom="page">
                  <wp:posOffset>209550</wp:posOffset>
                </wp:positionV>
                <wp:extent cx="1838325" cy="323850"/>
                <wp:effectExtent l="0" t="0" r="9525" b="0"/>
                <wp:wrapNone/>
                <wp:docPr id="164" name="Надпись 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D4FEFFE" w14:textId="77777777" w:rsidR="00F906DA" w:rsidRPr="002E3E2E" w:rsidRDefault="00F906DA" w:rsidP="00F906DA">
                            <w:pPr>
                              <w:widowControl w:val="0"/>
                              <w:spacing w:line="3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73624A"/>
                                <w:w w:val="80"/>
                                <w:sz w:val="30"/>
                                <w:szCs w:val="30"/>
                              </w:rPr>
                            </w:pP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ИП Горбачева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 xml:space="preserve"> </w:t>
                            </w: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В.Н.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A3F87" id="_x0000_s1042" type="#_x0000_t202" style="position:absolute;left:0;text-align:left;margin-left:9pt;margin-top:16.5pt;width:144.75pt;height:25.5pt;z-index:-2515409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" filled="f" fillcolor="#fffffe" stroked="f" strokecolor="#212120" insetpen="t">
                <v:textbox inset="2.88pt,2.88pt,2.88pt,2.88pt">
                  <w:txbxContent>
                    <w:p w14:paraId="6D4FEFFE" w14:textId="77777777" w:rsidR="00F906DA" w:rsidRPr="002E3E2E" w:rsidRDefault="00F906DA" w:rsidP="00F906DA">
                      <w:pPr>
                        <w:widowControl w:val="0"/>
                        <w:spacing w:line="3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73624A"/>
                          <w:w w:val="80"/>
                          <w:sz w:val="30"/>
                          <w:szCs w:val="30"/>
                        </w:rPr>
                      </w:pP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ИП Горбачева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 xml:space="preserve"> </w:t>
                      </w: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В.Н.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84704" behindDoc="1" locked="0" layoutInCell="1" allowOverlap="1" wp14:anchorId="749CB677" wp14:editId="3B10F827">
                <wp:simplePos x="0" y="0"/>
                <wp:positionH relativeFrom="page">
                  <wp:posOffset>1626847</wp:posOffset>
                </wp:positionH>
                <wp:positionV relativeFrom="page">
                  <wp:posOffset>235612</wp:posOffset>
                </wp:positionV>
                <wp:extent cx="5080" cy="774065"/>
                <wp:effectExtent l="0" t="0" r="33020" b="26035"/>
                <wp:wrapNone/>
                <wp:docPr id="165" name="Линия 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7740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749B05" id="Линия 21" o:spid="_x0000_s1026" style="position:absolute;z-index:-25153177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8.1pt,18.55pt" to="128.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85728" behindDoc="1" locked="0" layoutInCell="1" allowOverlap="1" wp14:anchorId="150CD300" wp14:editId="280770E2">
                <wp:simplePos x="0" y="0"/>
                <wp:positionH relativeFrom="page">
                  <wp:posOffset>1643275</wp:posOffset>
                </wp:positionH>
                <wp:positionV relativeFrom="page">
                  <wp:posOffset>1020445</wp:posOffset>
                </wp:positionV>
                <wp:extent cx="5677111" cy="56083"/>
                <wp:effectExtent l="0" t="0" r="19050" b="20320"/>
                <wp:wrapNone/>
                <wp:docPr id="166" name="Линия 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7111" cy="5608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E759A" id="Линия 22" o:spid="_x0000_s1026" style="position:absolute;z-index:-25153075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9.4pt,80.35pt" to="576.4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4464" behindDoc="1" locked="0" layoutInCell="1" allowOverlap="1" wp14:anchorId="40824553" wp14:editId="60AA55F8">
                <wp:simplePos x="0" y="0"/>
                <wp:positionH relativeFrom="page">
                  <wp:posOffset>362197</wp:posOffset>
                </wp:positionH>
                <wp:positionV relativeFrom="page">
                  <wp:posOffset>469075</wp:posOffset>
                </wp:positionV>
                <wp:extent cx="1038860" cy="195943"/>
                <wp:effectExtent l="0" t="0" r="8890" b="0"/>
                <wp:wrapNone/>
                <wp:docPr id="167" name="Надпись 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1959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FB2446" w14:textId="77777777" w:rsidR="00F906DA" w:rsidRDefault="00F906DA" w:rsidP="00F906DA">
                            <w:pPr>
                              <w:widowControl w:val="0"/>
                              <w:spacing w:line="220" w:lineRule="exact"/>
                              <w:jc w:val="center"/>
                              <w:rPr>
                                <w:rFonts w:ascii="Arial" w:hAnsi="Arial" w:cs="Arial"/>
                                <w:color w:val="73624A"/>
                                <w:w w:val="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73624A"/>
                                <w:spacing w:val="16"/>
                                <w:w w:val="80"/>
                                <w:sz w:val="18"/>
                                <w:szCs w:val="18"/>
                                <w:lang w:bidi="ru-RU"/>
                              </w:rPr>
                              <w:t>г.Брянск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24553" id="_x0000_s1043" type="#_x0000_t202" style="position:absolute;left:0;text-align:left;margin-left:28.5pt;margin-top:36.95pt;width:81.8pt;height:15.45pt;z-index:-25154201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" filled="f" fillcolor="#fffffe" stroked="f" strokecolor="#212120" insetpen="t">
                <v:textbox inset="2.88pt,2.88pt,2.88pt,2.88pt">
                  <w:txbxContent>
                    <w:p w14:paraId="38FB2446" w14:textId="77777777" w:rsidR="00F906DA" w:rsidRDefault="00F906DA" w:rsidP="00F906DA">
                      <w:pPr>
                        <w:widowControl w:val="0"/>
                        <w:spacing w:line="220" w:lineRule="exact"/>
                        <w:jc w:val="center"/>
                        <w:rPr>
                          <w:rFonts w:ascii="Arial" w:hAnsi="Arial" w:cs="Arial"/>
                          <w:color w:val="73624A"/>
                          <w:w w:val="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" w:eastAsia="Arial" w:hAnsi="Arial" w:cs="Arial"/>
                          <w:color w:val="73624A"/>
                          <w:spacing w:val="16"/>
                          <w:w w:val="80"/>
                          <w:sz w:val="18"/>
                          <w:szCs w:val="18"/>
                          <w:lang w:bidi="ru-RU"/>
                        </w:rPr>
                        <w:t>г.Брянск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7536" behindDoc="1" locked="0" layoutInCell="1" allowOverlap="1" wp14:anchorId="01B0FC9D" wp14:editId="7DD7CDA0">
                <wp:simplePos x="0" y="0"/>
                <wp:positionH relativeFrom="page">
                  <wp:posOffset>7326630</wp:posOffset>
                </wp:positionH>
                <wp:positionV relativeFrom="page">
                  <wp:posOffset>1453515</wp:posOffset>
                </wp:positionV>
                <wp:extent cx="107315" cy="0"/>
                <wp:effectExtent l="0" t="0" r="0" b="0"/>
                <wp:wrapNone/>
                <wp:docPr id="168" name="Линия 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E6650" id="Линия 5" o:spid="_x0000_s1026" style="position:absolute;z-index:-2515389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14.45pt" to="585.35pt,1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8560" behindDoc="1" locked="0" layoutInCell="1" allowOverlap="1" wp14:anchorId="5AF874FA" wp14:editId="08AC8359">
                <wp:simplePos x="0" y="0"/>
                <wp:positionH relativeFrom="page">
                  <wp:posOffset>7326630</wp:posOffset>
                </wp:positionH>
                <wp:positionV relativeFrom="page">
                  <wp:posOffset>1695450</wp:posOffset>
                </wp:positionV>
                <wp:extent cx="107315" cy="0"/>
                <wp:effectExtent l="0" t="0" r="0" b="0"/>
                <wp:wrapNone/>
                <wp:docPr id="169" name="Линия 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AEEDE" id="Линия 6" o:spid="_x0000_s1026" style="position:absolute;z-index:-25153792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33.5pt" to="585.35pt,1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9584" behindDoc="1" locked="0" layoutInCell="1" allowOverlap="1" wp14:anchorId="5D37AFB8" wp14:editId="3C5CFD23">
                <wp:simplePos x="0" y="0"/>
                <wp:positionH relativeFrom="page">
                  <wp:posOffset>7326630</wp:posOffset>
                </wp:positionH>
                <wp:positionV relativeFrom="page">
                  <wp:posOffset>969010</wp:posOffset>
                </wp:positionV>
                <wp:extent cx="107315" cy="0"/>
                <wp:effectExtent l="0" t="0" r="0" b="0"/>
                <wp:wrapNone/>
                <wp:docPr id="170" name="Линия 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FEE493" id="Линия 9" o:spid="_x0000_s1026" style="position:absolute;z-index:-25153689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76.3pt" to="585.3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80608" behindDoc="1" locked="0" layoutInCell="1" allowOverlap="1" wp14:anchorId="5667F2A4" wp14:editId="6CD46FFE">
                <wp:simplePos x="0" y="0"/>
                <wp:positionH relativeFrom="page">
                  <wp:posOffset>7326630</wp:posOffset>
                </wp:positionH>
                <wp:positionV relativeFrom="page">
                  <wp:posOffset>1211580</wp:posOffset>
                </wp:positionV>
                <wp:extent cx="107315" cy="0"/>
                <wp:effectExtent l="0" t="0" r="0" b="0"/>
                <wp:wrapNone/>
                <wp:docPr id="171" name="Линия 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BF29C3" id="Линия 10" o:spid="_x0000_s1026" style="position:absolute;z-index:-25153587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95.4pt" to="585.3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0368" behindDoc="1" locked="0" layoutInCell="1" allowOverlap="1" wp14:anchorId="2CD94B20" wp14:editId="2723DB2D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245110"/>
                <wp:effectExtent l="0" t="0" r="6985" b="2540"/>
                <wp:wrapNone/>
                <wp:docPr id="172" name="Прямоугольник 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B9AE4C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FD6BE5" id="Прямоугольник 13" o:spid="_x0000_s1026" style="position:absolute;margin-left:576.9pt;margin-top:38.2pt;width:8.45pt;height:19.3pt;z-index:-25154611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" fillcolor="#b9ae4c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1392" behindDoc="1" locked="0" layoutInCell="1" allowOverlap="1" wp14:anchorId="259C0AF1" wp14:editId="6E5C7EDD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245745"/>
                <wp:effectExtent l="0" t="0" r="6985" b="1905"/>
                <wp:wrapNone/>
                <wp:docPr id="173" name="Прямоугольник 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745"/>
                        </a:xfrm>
                        <a:prstGeom prst="rect">
                          <a:avLst/>
                        </a:prstGeom>
                        <a:solidFill>
                          <a:srgbClr val="73624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C17AD" id="Прямоугольник 14" o:spid="_x0000_s1026" style="position:absolute;margin-left:576.9pt;margin-top:57.25pt;width:8.45pt;height:19.35pt;z-index:-25154508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" fillcolor="#73624a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81632" behindDoc="1" locked="0" layoutInCell="1" allowOverlap="1" wp14:anchorId="6D7BD0C7" wp14:editId="42056318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0"/>
                <wp:effectExtent l="0" t="0" r="0" b="0"/>
                <wp:wrapNone/>
                <wp:docPr id="174" name="Линия 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AAC7B3" id="Линия 15" o:spid="_x0000_s1026" style="position:absolute;z-index:-2515348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57.25pt" to="585.3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72416" behindDoc="1" locked="0" layoutInCell="1" allowOverlap="1" wp14:anchorId="63B772D9" wp14:editId="0FBDD497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107315" cy="245110"/>
                <wp:effectExtent l="0" t="0" r="6985" b="2540"/>
                <wp:wrapNone/>
                <wp:docPr id="175" name="Прямоугольник 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A4948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227D2" id="Прямоугольник 16" o:spid="_x0000_s1026" style="position:absolute;margin-left:576.9pt;margin-top:19.15pt;width:8.45pt;height:19.3pt;z-index:-25154406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" fillcolor="#a49481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82656" behindDoc="1" locked="0" layoutInCell="1" allowOverlap="1" wp14:anchorId="00914B99" wp14:editId="610DDC89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0"/>
                <wp:effectExtent l="0" t="0" r="0" b="0"/>
                <wp:wrapNone/>
                <wp:docPr id="176" name="Линия 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680EFD" id="Линия 17" o:spid="_x0000_s1026" style="position:absolute;z-index:-2515338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38.2pt" to="585.3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783680" behindDoc="1" locked="0" layoutInCell="1" allowOverlap="1" wp14:anchorId="6BD25733" wp14:editId="7F682640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0" cy="1721485"/>
                <wp:effectExtent l="0" t="0" r="38100" b="31115"/>
                <wp:wrapNone/>
                <wp:docPr id="177" name="Линия 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14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44A192" id="Линия 18" o:spid="_x0000_s1026" style="position:absolute;z-index:-25153280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9.15pt" to="576.9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3B1626" w:rsidRPr="003B1626">
        <w:rPr>
          <w:b/>
          <w:bCs/>
          <w:sz w:val="28"/>
          <w:szCs w:val="28"/>
          <w:lang w:bidi="ru-RU"/>
        </w:rPr>
        <w:t>СРО-П-202-09082018</w:t>
      </w:r>
    </w:p>
    <w:p w14:paraId="3FD5B823" w14:textId="77777777" w:rsidR="003B1626" w:rsidRDefault="003B1626" w:rsidP="003B1626">
      <w:pPr>
        <w:spacing w:line="312" w:lineRule="auto"/>
        <w:rPr>
          <w:b/>
          <w:bCs/>
          <w:sz w:val="28"/>
          <w:szCs w:val="28"/>
          <w:lang w:bidi="ru-RU"/>
        </w:rPr>
      </w:pPr>
    </w:p>
    <w:p w14:paraId="061A0347" w14:textId="77777777" w:rsidR="00750B07" w:rsidRDefault="00E14A30" w:rsidP="00E14A30">
      <w:pPr>
        <w:spacing w:line="312" w:lineRule="auto"/>
        <w:rPr>
          <w:b/>
          <w:bCs/>
          <w:sz w:val="28"/>
          <w:szCs w:val="28"/>
          <w:lang w:bidi="ru-RU"/>
        </w:rPr>
      </w:pPr>
      <w:r w:rsidRPr="00E14A30">
        <w:rPr>
          <w:b/>
          <w:bCs/>
          <w:sz w:val="28"/>
          <w:szCs w:val="28"/>
          <w:lang w:bidi="ru-RU"/>
        </w:rPr>
        <w:t xml:space="preserve">Заказчик: </w:t>
      </w:r>
      <w:r w:rsidR="00750B07" w:rsidRPr="00750B07">
        <w:rPr>
          <w:b/>
          <w:bCs/>
          <w:sz w:val="28"/>
          <w:szCs w:val="28"/>
          <w:lang w:bidi="ru-RU"/>
        </w:rPr>
        <w:t>ГБУЗ "</w:t>
      </w:r>
      <w:proofErr w:type="spellStart"/>
      <w:r w:rsidR="00750B07" w:rsidRPr="00750B07">
        <w:rPr>
          <w:b/>
          <w:bCs/>
          <w:sz w:val="28"/>
          <w:szCs w:val="28"/>
          <w:lang w:bidi="ru-RU"/>
        </w:rPr>
        <w:t>Навлинская</w:t>
      </w:r>
      <w:proofErr w:type="spellEnd"/>
      <w:r w:rsidR="00750B07" w:rsidRPr="00750B07">
        <w:rPr>
          <w:b/>
          <w:bCs/>
          <w:sz w:val="28"/>
          <w:szCs w:val="28"/>
          <w:lang w:bidi="ru-RU"/>
        </w:rPr>
        <w:t xml:space="preserve"> центральная районная больница"</w:t>
      </w:r>
    </w:p>
    <w:p w14:paraId="098F8D11" w14:textId="3A73C359" w:rsidR="00F906DA" w:rsidRDefault="003B1626" w:rsidP="00E14A30">
      <w:pPr>
        <w:spacing w:line="312" w:lineRule="auto"/>
        <w:rPr>
          <w:rFonts w:ascii="Calibri" w:hAnsi="Calibri" w:cs="Calibri"/>
          <w:sz w:val="24"/>
          <w:szCs w:val="24"/>
          <w:lang w:bidi="ru-RU"/>
        </w:rPr>
      </w:pPr>
      <w:r w:rsidRPr="003B1626">
        <w:rPr>
          <w:b/>
          <w:bCs/>
          <w:sz w:val="28"/>
          <w:szCs w:val="28"/>
          <w:lang w:bidi="ru-RU"/>
        </w:rPr>
        <w:t xml:space="preserve">                                                           </w:t>
      </w:r>
    </w:p>
    <w:p w14:paraId="6323738E" w14:textId="77777777" w:rsidR="00F906DA" w:rsidRDefault="00F906DA" w:rsidP="00F906DA">
      <w:pPr>
        <w:spacing w:line="312" w:lineRule="auto"/>
        <w:rPr>
          <w:rFonts w:ascii="Calibri" w:hAnsi="Calibri" w:cs="Calibri"/>
          <w:sz w:val="24"/>
          <w:szCs w:val="24"/>
          <w:lang w:bidi="ru-RU"/>
        </w:rPr>
      </w:pPr>
    </w:p>
    <w:p w14:paraId="59A6726E" w14:textId="77777777" w:rsidR="00F906DA" w:rsidRDefault="00F906DA" w:rsidP="00F906DA">
      <w:pPr>
        <w:spacing w:line="312" w:lineRule="auto"/>
        <w:rPr>
          <w:rFonts w:ascii="Calibri" w:hAnsi="Calibri" w:cs="Calibri"/>
          <w:sz w:val="24"/>
          <w:szCs w:val="24"/>
          <w:lang w:bidi="ru-RU"/>
        </w:rPr>
      </w:pPr>
    </w:p>
    <w:p w14:paraId="35F9B6A9" w14:textId="77777777" w:rsidR="00E14A30" w:rsidRPr="00E14A30" w:rsidRDefault="00E14A30" w:rsidP="00E14A30">
      <w:pPr>
        <w:spacing w:line="312" w:lineRule="auto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63F344C7" w14:textId="45B84A50" w:rsidR="002039BF" w:rsidRDefault="00F1775A" w:rsidP="00F1775A">
      <w:pPr>
        <w:spacing w:line="312" w:lineRule="auto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Капитальный ремонт поликлиники главного корпуса ГБУЗ "</w:t>
      </w:r>
      <w:proofErr w:type="spellStart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Навлинская</w:t>
      </w:r>
      <w:proofErr w:type="spell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 xml:space="preserve"> ЦРБ", Брянская область, Муниципальный район </w:t>
      </w:r>
      <w:proofErr w:type="spellStart"/>
      <w:proofErr w:type="gramStart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Навлинский</w:t>
      </w:r>
      <w:proofErr w:type="spell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 xml:space="preserve"> ,</w:t>
      </w:r>
      <w:proofErr w:type="gram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 xml:space="preserve"> городское поселение </w:t>
      </w:r>
      <w:proofErr w:type="spellStart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Навлинское</w:t>
      </w:r>
      <w:proofErr w:type="spellEnd"/>
      <w:r w:rsidRPr="00F1775A"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  <w:t>, Рабочий поселок Навля, Улица Полины Осипенко, дом 38А</w:t>
      </w:r>
    </w:p>
    <w:p w14:paraId="4A07C03F" w14:textId="77777777" w:rsidR="00F1775A" w:rsidRDefault="00F1775A" w:rsidP="00F906DA">
      <w:pPr>
        <w:spacing w:line="312" w:lineRule="auto"/>
        <w:rPr>
          <w:rFonts w:asciiTheme="minorHAnsi" w:hAnsiTheme="minorHAnsi" w:cstheme="minorHAnsi"/>
          <w:sz w:val="24"/>
          <w:szCs w:val="24"/>
          <w:lang w:bidi="ru-RU"/>
        </w:rPr>
      </w:pPr>
    </w:p>
    <w:p w14:paraId="67888332" w14:textId="77777777" w:rsidR="00F906DA" w:rsidRPr="00026BE3" w:rsidRDefault="00F906DA" w:rsidP="00F906DA">
      <w:pPr>
        <w:spacing w:line="312" w:lineRule="auto"/>
        <w:jc w:val="center"/>
        <w:rPr>
          <w:sz w:val="36"/>
          <w:szCs w:val="36"/>
          <w:lang w:bidi="ru-RU"/>
        </w:rPr>
      </w:pPr>
      <w:r w:rsidRPr="00026BE3">
        <w:rPr>
          <w:sz w:val="36"/>
          <w:szCs w:val="36"/>
          <w:lang w:bidi="ru-RU"/>
        </w:rPr>
        <w:t>ПРОЕКТНАЯ ДОКУМЕНТАЦИЯ</w:t>
      </w:r>
    </w:p>
    <w:p w14:paraId="7B1E15E3" w14:textId="77777777" w:rsidR="00F906DA" w:rsidRDefault="00F906DA" w:rsidP="00F906DA">
      <w:pPr>
        <w:spacing w:line="312" w:lineRule="auto"/>
        <w:rPr>
          <w:rFonts w:asciiTheme="minorHAnsi" w:hAnsiTheme="minorHAnsi" w:cstheme="minorHAnsi"/>
          <w:sz w:val="24"/>
          <w:szCs w:val="24"/>
          <w:lang w:bidi="ru-RU"/>
        </w:rPr>
      </w:pPr>
    </w:p>
    <w:p w14:paraId="01489EFE" w14:textId="77777777" w:rsidR="00F906DA" w:rsidRDefault="00F906DA" w:rsidP="00F906DA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5A0827BA" w14:textId="77777777" w:rsidR="00F906DA" w:rsidRDefault="00F906DA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Theme="minorHAnsi" w:hAnsiTheme="minorHAnsi" w:cstheme="minorHAnsi"/>
          <w:sz w:val="24"/>
          <w:szCs w:val="24"/>
          <w:lang w:bidi="ru-RU"/>
        </w:rPr>
        <w:t xml:space="preserve"> </w:t>
      </w: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Раздел 12. «Смета на капитальный ремонт объекта капитального строительства»</w:t>
      </w:r>
    </w:p>
    <w:p w14:paraId="05E8DFEB" w14:textId="77777777" w:rsidR="00F906DA" w:rsidRDefault="00F906DA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51E2F50A" w14:textId="620043E8" w:rsidR="00F906DA" w:rsidRDefault="00F906DA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proofErr w:type="spellStart"/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Конъюктурный</w:t>
      </w:r>
      <w:proofErr w:type="spellEnd"/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 xml:space="preserve"> анализ</w:t>
      </w:r>
    </w:p>
    <w:p w14:paraId="3F39FAAA" w14:textId="77777777" w:rsidR="00F906DA" w:rsidRDefault="00F906DA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0ADF6318" w14:textId="3C92231C" w:rsidR="00F906DA" w:rsidRDefault="00F906DA" w:rsidP="00F906D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36E936C2" w14:textId="0833B6E4" w:rsidR="00F906DA" w:rsidRDefault="00750B07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11</w:t>
      </w:r>
      <w:r w:rsidR="00F906DA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</w:t>
      </w:r>
      <w:r w:rsidR="00F906DA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0</w:t>
      </w: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2</w:t>
      </w:r>
      <w:r w:rsidR="00F906DA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/202</w:t>
      </w:r>
      <w:r w:rsidR="00723385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6</w:t>
      </w:r>
      <w:r w:rsidR="00F906DA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-12-СМ</w:t>
      </w:r>
    </w:p>
    <w:p w14:paraId="2BE67C4E" w14:textId="2A8D0367" w:rsidR="00F906DA" w:rsidRDefault="00951187" w:rsidP="00F906DA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 w:rsidRPr="00956464">
        <w:rPr>
          <w:rFonts w:eastAsia="Calibri"/>
          <w:noProof/>
          <w:color w:val="auto"/>
          <w:sz w:val="22"/>
          <w:szCs w:val="22"/>
          <w:lang w:eastAsia="ru-RU"/>
        </w:rPr>
        <w:drawing>
          <wp:anchor distT="0" distB="0" distL="114300" distR="114300" simplePos="0" relativeHeight="251793920" behindDoc="0" locked="0" layoutInCell="1" allowOverlap="1" wp14:anchorId="58AAC695" wp14:editId="03042927">
            <wp:simplePos x="0" y="0"/>
            <wp:positionH relativeFrom="column">
              <wp:posOffset>2695575</wp:posOffset>
            </wp:positionH>
            <wp:positionV relativeFrom="paragraph">
              <wp:posOffset>43180</wp:posOffset>
            </wp:positionV>
            <wp:extent cx="2105025" cy="1504950"/>
            <wp:effectExtent l="0" t="0" r="0" b="0"/>
            <wp:wrapNone/>
            <wp:docPr id="54" name="Рисунок 54" descr="C:\Users\Администратор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BFFFD"/>
                        </a:clrFrom>
                        <a:clrTo>
                          <a:srgbClr val="FB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11490D" w14:textId="037F9F54" w:rsidR="0008019E" w:rsidRPr="0008019E" w:rsidRDefault="0008019E" w:rsidP="0008019E">
      <w:pPr>
        <w:autoSpaceDE w:val="0"/>
        <w:autoSpaceDN w:val="0"/>
        <w:adjustRightInd w:val="0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08019E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Индивидуальный предприниматель  </w:t>
      </w:r>
    </w:p>
    <w:p w14:paraId="1735D0F9" w14:textId="7B925CAF" w:rsidR="0008019E" w:rsidRDefault="0008019E" w:rsidP="0008019E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  <w:r w:rsidRPr="0008019E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>Горбачева Виктория Николаевна</w:t>
      </w:r>
      <w:r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                                             В.Н. Горбачева</w:t>
      </w:r>
    </w:p>
    <w:p w14:paraId="069EB02F" w14:textId="39825FE7" w:rsidR="0008019E" w:rsidRDefault="00B26018" w:rsidP="0008019E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  <w:r>
        <w:rPr>
          <w:noProof/>
        </w:rPr>
        <w:drawing>
          <wp:anchor distT="0" distB="0" distL="114300" distR="114300" simplePos="0" relativeHeight="251828736" behindDoc="0" locked="0" layoutInCell="1" allowOverlap="1" wp14:anchorId="58E8B00D" wp14:editId="6E524117">
            <wp:simplePos x="0" y="0"/>
            <wp:positionH relativeFrom="column">
              <wp:posOffset>2552700</wp:posOffset>
            </wp:positionH>
            <wp:positionV relativeFrom="paragraph">
              <wp:posOffset>161925</wp:posOffset>
            </wp:positionV>
            <wp:extent cx="981075" cy="904875"/>
            <wp:effectExtent l="0" t="0" r="9525" b="9525"/>
            <wp:wrapNone/>
            <wp:docPr id="199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D9B8BE" w14:textId="0FDD9805" w:rsidR="0008019E" w:rsidRPr="0008019E" w:rsidRDefault="0008019E" w:rsidP="0008019E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0B91174F" w14:textId="70FD1E5A" w:rsidR="0008019E" w:rsidRDefault="0008019E" w:rsidP="0008019E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FD2DD7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Главный инженер проекта                                        </w:t>
      </w:r>
      <w:r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           </w:t>
      </w:r>
      <w:r w:rsidR="00B26018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>В.Н. Горбачева</w:t>
      </w:r>
    </w:p>
    <w:p w14:paraId="1E67D06C" w14:textId="0FB376E9" w:rsidR="00172265" w:rsidRDefault="00172265" w:rsidP="0008019E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</w:p>
    <w:p w14:paraId="72E57A8B" w14:textId="4A463EE9" w:rsidR="00172265" w:rsidRDefault="00172265" w:rsidP="0008019E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</w:p>
    <w:p w14:paraId="23003496" w14:textId="2139F02A" w:rsidR="00172265" w:rsidRDefault="00172265" w:rsidP="0008019E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</w:p>
    <w:p w14:paraId="46BF3122" w14:textId="2FCCAFD5" w:rsidR="00AB57AA" w:rsidRDefault="00AB57AA" w:rsidP="0008019E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</w:p>
    <w:p w14:paraId="0EFBAA5F" w14:textId="77777777" w:rsidR="00907C2B" w:rsidRPr="00AE2FF7" w:rsidRDefault="00907C2B" w:rsidP="00907C2B">
      <w:pPr>
        <w:rPr>
          <w:sz w:val="28"/>
          <w:szCs w:val="28"/>
        </w:rPr>
      </w:pPr>
    </w:p>
    <w:p w14:paraId="63FE2435" w14:textId="77777777" w:rsidR="00723385" w:rsidRDefault="00723385" w:rsidP="00AB57AA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3B0DA0A8" w14:textId="27B90025" w:rsidR="003B1626" w:rsidRDefault="00907C2B" w:rsidP="00AB57AA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08256" behindDoc="1" locked="0" layoutInCell="1" allowOverlap="1" wp14:anchorId="54727931" wp14:editId="46A03ED7">
                <wp:simplePos x="0" y="0"/>
                <wp:positionH relativeFrom="page">
                  <wp:posOffset>1905000</wp:posOffset>
                </wp:positionH>
                <wp:positionV relativeFrom="page">
                  <wp:posOffset>238125</wp:posOffset>
                </wp:positionV>
                <wp:extent cx="5387340" cy="731520"/>
                <wp:effectExtent l="0" t="0" r="3810" b="0"/>
                <wp:wrapNone/>
                <wp:docPr id="55" name="Прямоугольник 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7340" cy="731520"/>
                        </a:xfrm>
                        <a:prstGeom prst="rect">
                          <a:avLst/>
                        </a:prstGeom>
                        <a:solidFill>
                          <a:srgbClr val="F4EDE2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A53DDE" id="Прямоугольник 20" o:spid="_x0000_s1026" style="position:absolute;margin-left:150pt;margin-top:18.75pt;width:424.2pt;height:57.6pt;z-index:-2515082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" fillcolor="#f4ede2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1328" behindDoc="1" locked="0" layoutInCell="1" allowOverlap="1" wp14:anchorId="0C97A97B" wp14:editId="314D9253">
                <wp:simplePos x="0" y="0"/>
                <wp:positionH relativeFrom="page">
                  <wp:posOffset>1952625</wp:posOffset>
                </wp:positionH>
                <wp:positionV relativeFrom="page">
                  <wp:posOffset>209550</wp:posOffset>
                </wp:positionV>
                <wp:extent cx="5313680" cy="733425"/>
                <wp:effectExtent l="0" t="0" r="1270" b="9525"/>
                <wp:wrapNone/>
                <wp:docPr id="56" name="Надпись 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3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53AF8ED" w14:textId="77777777" w:rsidR="00907C2B" w:rsidRPr="00D0094E" w:rsidRDefault="00907C2B" w:rsidP="00907C2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241001, Брянская обл., г. Брянск, ул. О.Н.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Строкина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д.1, </w:t>
                            </w:r>
                            <w:proofErr w:type="spell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кВ.</w:t>
                            </w:r>
                            <w:proofErr w:type="spell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190</w:t>
                            </w:r>
                            <w:r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>,</w:t>
                            </w:r>
                            <w:proofErr w:type="gramEnd"/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ИНН/КПП организации: ИНН 322900694772, ОГРНИП организации: 321325600000492,</w:t>
                            </w:r>
                          </w:p>
                          <w:p w14:paraId="026C84A0" w14:textId="77777777" w:rsidR="00907C2B" w:rsidRPr="00D0094E" w:rsidRDefault="00907C2B" w:rsidP="00907C2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</w:pPr>
                            <w:r w:rsidRPr="00D0094E">
                              <w:rPr>
                                <w:i/>
                                <w:color w:val="auto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р/c: 40802810908000016727 в банке: Брянское отделение №8605 ПАО Сбербанк, к/с: 30101810400000000601, БИК: 041501601</w:t>
                            </w:r>
                          </w:p>
                          <w:p w14:paraId="1828B084" w14:textId="77777777" w:rsidR="00907C2B" w:rsidRPr="007C1203" w:rsidRDefault="00907C2B" w:rsidP="00907C2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color w:val="auto"/>
                                <w:kern w:val="0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7A97B" id="_x0000_s1044" type="#_x0000_t202" style="position:absolute;left:0;text-align:left;margin-left:153.75pt;margin-top:16.5pt;width:418.4pt;height:57.75pt;z-index:-25150515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" filled="f" fillcolor="#fffffe" stroked="f" strokecolor="#212120" insetpen="t">
                <v:textbox inset="2.88pt,2.88pt,2.88pt,2.88pt">
                  <w:txbxContent>
                    <w:p w14:paraId="453AF8ED" w14:textId="77777777" w:rsidR="00907C2B" w:rsidRPr="00D0094E" w:rsidRDefault="00907C2B" w:rsidP="00907C2B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241001, Брянская обл., г. Брянск, ул. О.Н.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Строкина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д.1, </w:t>
                      </w:r>
                      <w:proofErr w:type="spell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кВ.</w:t>
                      </w:r>
                      <w:proofErr w:type="spell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proofErr w:type="gramStart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190</w:t>
                      </w:r>
                      <w:r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</w:t>
                      </w: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>,</w:t>
                      </w:r>
                      <w:proofErr w:type="gramEnd"/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ИНН/КПП организации: ИНН 322900694772, ОГРНИП организации: 321325600000492,</w:t>
                      </w:r>
                    </w:p>
                    <w:p w14:paraId="026C84A0" w14:textId="77777777" w:rsidR="00907C2B" w:rsidRPr="00D0094E" w:rsidRDefault="00907C2B" w:rsidP="00907C2B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</w:pPr>
                      <w:r w:rsidRPr="00D0094E">
                        <w:rPr>
                          <w:i/>
                          <w:color w:val="auto"/>
                          <w:kern w:val="0"/>
                          <w:sz w:val="22"/>
                          <w:szCs w:val="22"/>
                          <w:lang w:eastAsia="ru-RU"/>
                        </w:rPr>
                        <w:t xml:space="preserve"> р/c: 40802810908000016727 в банке: Брянское отделение №8605 ПАО Сбербанк, к/с: 30101810400000000601, БИК: 041501601</w:t>
                      </w:r>
                    </w:p>
                    <w:p w14:paraId="1828B084" w14:textId="77777777" w:rsidR="00907C2B" w:rsidRPr="007C1203" w:rsidRDefault="00907C2B" w:rsidP="00907C2B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color w:val="auto"/>
                          <w:kern w:val="0"/>
                          <w:sz w:val="28"/>
                          <w:szCs w:val="28"/>
                          <w:lang w:eastAsia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w:drawing>
          <wp:anchor distT="36576" distB="36576" distL="36576" distR="36576" simplePos="0" relativeHeight="251804160" behindDoc="1" locked="0" layoutInCell="1" allowOverlap="1" wp14:anchorId="07F34E4D" wp14:editId="1C0F92C7">
            <wp:simplePos x="0" y="0"/>
            <wp:positionH relativeFrom="page">
              <wp:posOffset>123824</wp:posOffset>
            </wp:positionH>
            <wp:positionV relativeFrom="page">
              <wp:posOffset>695325</wp:posOffset>
            </wp:positionV>
            <wp:extent cx="1724025" cy="212232"/>
            <wp:effectExtent l="0" t="0" r="0" b="0"/>
            <wp:wrapNone/>
            <wp:docPr id="192" name="Рисунок 12" descr="RE9990301-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 12" descr="RE9990301-IMG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6" t="42148" r="2101" b="42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138" cy="21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0304" behindDoc="1" locked="0" layoutInCell="1" allowOverlap="1" wp14:anchorId="1C7E959E" wp14:editId="3F3E8027">
                <wp:simplePos x="0" y="0"/>
                <wp:positionH relativeFrom="page">
                  <wp:posOffset>114299</wp:posOffset>
                </wp:positionH>
                <wp:positionV relativeFrom="page">
                  <wp:posOffset>209550</wp:posOffset>
                </wp:positionV>
                <wp:extent cx="1838325" cy="323850"/>
                <wp:effectExtent l="0" t="0" r="9525" b="0"/>
                <wp:wrapNone/>
                <wp:docPr id="57" name="Надпись 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9AC8809" w14:textId="77777777" w:rsidR="00907C2B" w:rsidRPr="002E3E2E" w:rsidRDefault="00907C2B" w:rsidP="00907C2B">
                            <w:pPr>
                              <w:widowControl w:val="0"/>
                              <w:spacing w:line="38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73624A"/>
                                <w:w w:val="80"/>
                                <w:sz w:val="30"/>
                                <w:szCs w:val="30"/>
                              </w:rPr>
                            </w:pP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ИП Горбачева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 xml:space="preserve"> </w:t>
                            </w:r>
                            <w:r w:rsidRPr="00D0094E">
                              <w:rPr>
                                <w:rFonts w:ascii="Arial" w:eastAsia="Arial" w:hAnsi="Arial" w:cs="Arial"/>
                                <w:b/>
                                <w:bCs/>
                                <w:color w:val="73624A"/>
                                <w:spacing w:val="8"/>
                                <w:w w:val="80"/>
                                <w:sz w:val="34"/>
                                <w:szCs w:val="34"/>
                                <w:lang w:bidi="ru-RU"/>
                              </w:rPr>
                              <w:t>В.Н.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E959E" id="_x0000_s1045" type="#_x0000_t202" style="position:absolute;left:0;text-align:left;margin-left:9pt;margin-top:16.5pt;width:144.75pt;height:25.5pt;z-index:-25150617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" filled="f" fillcolor="#fffffe" stroked="f" strokecolor="#212120" insetpen="t">
                <v:textbox inset="2.88pt,2.88pt,2.88pt,2.88pt">
                  <w:txbxContent>
                    <w:p w14:paraId="19AC8809" w14:textId="77777777" w:rsidR="00907C2B" w:rsidRPr="002E3E2E" w:rsidRDefault="00907C2B" w:rsidP="00907C2B">
                      <w:pPr>
                        <w:widowControl w:val="0"/>
                        <w:spacing w:line="38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73624A"/>
                          <w:w w:val="80"/>
                          <w:sz w:val="30"/>
                          <w:szCs w:val="30"/>
                        </w:rPr>
                      </w:pP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ИП Горбачева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 xml:space="preserve"> </w:t>
                      </w:r>
                      <w:r w:rsidRPr="00D0094E">
                        <w:rPr>
                          <w:rFonts w:ascii="Arial" w:eastAsia="Arial" w:hAnsi="Arial" w:cs="Arial"/>
                          <w:b/>
                          <w:bCs/>
                          <w:color w:val="73624A"/>
                          <w:spacing w:val="8"/>
                          <w:w w:val="80"/>
                          <w:sz w:val="34"/>
                          <w:szCs w:val="34"/>
                          <w:lang w:bidi="ru-RU"/>
                        </w:rPr>
                        <w:t>В.Н.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9520" behindDoc="1" locked="0" layoutInCell="1" allowOverlap="1" wp14:anchorId="5BC72305" wp14:editId="01976245">
                <wp:simplePos x="0" y="0"/>
                <wp:positionH relativeFrom="page">
                  <wp:posOffset>1626847</wp:posOffset>
                </wp:positionH>
                <wp:positionV relativeFrom="page">
                  <wp:posOffset>235612</wp:posOffset>
                </wp:positionV>
                <wp:extent cx="5080" cy="774065"/>
                <wp:effectExtent l="0" t="0" r="33020" b="26035"/>
                <wp:wrapNone/>
                <wp:docPr id="58" name="Линия 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7740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0CCF3" id="Линия 21" o:spid="_x0000_s1026" style="position:absolute;z-index:-25149696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8.1pt,18.55pt" to="128.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20544" behindDoc="1" locked="0" layoutInCell="1" allowOverlap="1" wp14:anchorId="27A19050" wp14:editId="7C2A1D15">
                <wp:simplePos x="0" y="0"/>
                <wp:positionH relativeFrom="page">
                  <wp:posOffset>1643275</wp:posOffset>
                </wp:positionH>
                <wp:positionV relativeFrom="page">
                  <wp:posOffset>1020445</wp:posOffset>
                </wp:positionV>
                <wp:extent cx="5677111" cy="56083"/>
                <wp:effectExtent l="0" t="0" r="19050" b="20320"/>
                <wp:wrapNone/>
                <wp:docPr id="180" name="Линия 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7111" cy="5608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AA3B3" id="Линия 22" o:spid="_x0000_s1026" style="position:absolute;z-index:-25149593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9.4pt,80.35pt" to="576.4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09280" behindDoc="1" locked="0" layoutInCell="1" allowOverlap="1" wp14:anchorId="76AABA08" wp14:editId="0EAFAFD5">
                <wp:simplePos x="0" y="0"/>
                <wp:positionH relativeFrom="page">
                  <wp:posOffset>362197</wp:posOffset>
                </wp:positionH>
                <wp:positionV relativeFrom="page">
                  <wp:posOffset>469075</wp:posOffset>
                </wp:positionV>
                <wp:extent cx="1038860" cy="195943"/>
                <wp:effectExtent l="0" t="0" r="8890" b="0"/>
                <wp:wrapNone/>
                <wp:docPr id="181" name="Надпись 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1959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407A2A" w14:textId="77777777" w:rsidR="00907C2B" w:rsidRDefault="00907C2B" w:rsidP="00907C2B">
                            <w:pPr>
                              <w:widowControl w:val="0"/>
                              <w:spacing w:line="220" w:lineRule="exact"/>
                              <w:jc w:val="center"/>
                              <w:rPr>
                                <w:rFonts w:ascii="Arial" w:hAnsi="Arial" w:cs="Arial"/>
                                <w:color w:val="73624A"/>
                                <w:w w:val="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73624A"/>
                                <w:spacing w:val="16"/>
                                <w:w w:val="80"/>
                                <w:sz w:val="18"/>
                                <w:szCs w:val="18"/>
                                <w:lang w:bidi="ru-RU"/>
                              </w:rPr>
                              <w:t>г.Брянск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ABA08" id="_x0000_s1046" type="#_x0000_t202" style="position:absolute;left:0;text-align:left;margin-left:28.5pt;margin-top:36.95pt;width:81.8pt;height:15.45pt;z-index:-25150720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" filled="f" fillcolor="#fffffe" stroked="f" strokecolor="#212120" insetpen="t">
                <v:textbox inset="2.88pt,2.88pt,2.88pt,2.88pt">
                  <w:txbxContent>
                    <w:p w14:paraId="08407A2A" w14:textId="77777777" w:rsidR="00907C2B" w:rsidRDefault="00907C2B" w:rsidP="00907C2B">
                      <w:pPr>
                        <w:widowControl w:val="0"/>
                        <w:spacing w:line="220" w:lineRule="exact"/>
                        <w:jc w:val="center"/>
                        <w:rPr>
                          <w:rFonts w:ascii="Arial" w:hAnsi="Arial" w:cs="Arial"/>
                          <w:color w:val="73624A"/>
                          <w:w w:val="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" w:eastAsia="Arial" w:hAnsi="Arial" w:cs="Arial"/>
                          <w:color w:val="73624A"/>
                          <w:spacing w:val="16"/>
                          <w:w w:val="80"/>
                          <w:sz w:val="18"/>
                          <w:szCs w:val="18"/>
                          <w:lang w:bidi="ru-RU"/>
                        </w:rPr>
                        <w:t>г.Брянск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2352" behindDoc="1" locked="0" layoutInCell="1" allowOverlap="1" wp14:anchorId="04F939A7" wp14:editId="682562C7">
                <wp:simplePos x="0" y="0"/>
                <wp:positionH relativeFrom="page">
                  <wp:posOffset>7326630</wp:posOffset>
                </wp:positionH>
                <wp:positionV relativeFrom="page">
                  <wp:posOffset>1453515</wp:posOffset>
                </wp:positionV>
                <wp:extent cx="107315" cy="0"/>
                <wp:effectExtent l="0" t="0" r="0" b="0"/>
                <wp:wrapNone/>
                <wp:docPr id="182" name="Линия 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1C9A4" id="Линия 5" o:spid="_x0000_s1026" style="position:absolute;z-index:-25150412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14.45pt" to="585.35pt,1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3376" behindDoc="1" locked="0" layoutInCell="1" allowOverlap="1" wp14:anchorId="7D4B6573" wp14:editId="507FE1F7">
                <wp:simplePos x="0" y="0"/>
                <wp:positionH relativeFrom="page">
                  <wp:posOffset>7326630</wp:posOffset>
                </wp:positionH>
                <wp:positionV relativeFrom="page">
                  <wp:posOffset>1695450</wp:posOffset>
                </wp:positionV>
                <wp:extent cx="107315" cy="0"/>
                <wp:effectExtent l="0" t="0" r="0" b="0"/>
                <wp:wrapNone/>
                <wp:docPr id="183" name="Линия 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CFD5EB" id="Линия 6" o:spid="_x0000_s1026" style="position:absolute;z-index:-25150310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33.5pt" to="585.35pt,1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4400" behindDoc="1" locked="0" layoutInCell="1" allowOverlap="1" wp14:anchorId="550C9DDE" wp14:editId="60111F05">
                <wp:simplePos x="0" y="0"/>
                <wp:positionH relativeFrom="page">
                  <wp:posOffset>7326630</wp:posOffset>
                </wp:positionH>
                <wp:positionV relativeFrom="page">
                  <wp:posOffset>969010</wp:posOffset>
                </wp:positionV>
                <wp:extent cx="107315" cy="0"/>
                <wp:effectExtent l="0" t="0" r="0" b="0"/>
                <wp:wrapNone/>
                <wp:docPr id="184" name="Линия 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C8A5A4" id="Линия 9" o:spid="_x0000_s1026" style="position:absolute;z-index:-25150208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76.3pt" to="585.3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5424" behindDoc="1" locked="0" layoutInCell="1" allowOverlap="1" wp14:anchorId="0BDFE6B3" wp14:editId="27A21960">
                <wp:simplePos x="0" y="0"/>
                <wp:positionH relativeFrom="page">
                  <wp:posOffset>7326630</wp:posOffset>
                </wp:positionH>
                <wp:positionV relativeFrom="page">
                  <wp:posOffset>1211580</wp:posOffset>
                </wp:positionV>
                <wp:extent cx="107315" cy="0"/>
                <wp:effectExtent l="0" t="0" r="0" b="0"/>
                <wp:wrapNone/>
                <wp:docPr id="185" name="Линия 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5D58C" id="Линия 10" o:spid="_x0000_s1026" style="position:absolute;z-index:-25150105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95.4pt" to="585.3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05184" behindDoc="1" locked="0" layoutInCell="1" allowOverlap="1" wp14:anchorId="10B44222" wp14:editId="6E59C60D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245110"/>
                <wp:effectExtent l="0" t="0" r="6985" b="2540"/>
                <wp:wrapNone/>
                <wp:docPr id="186" name="Прямоугольник 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B9AE4C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9C985" id="Прямоугольник 13" o:spid="_x0000_s1026" style="position:absolute;margin-left:576.9pt;margin-top:38.2pt;width:8.45pt;height:19.3pt;z-index:-25151129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" fillcolor="#b9ae4c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06208" behindDoc="1" locked="0" layoutInCell="1" allowOverlap="1" wp14:anchorId="050FC74E" wp14:editId="495DA213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245745"/>
                <wp:effectExtent l="0" t="0" r="6985" b="1905"/>
                <wp:wrapNone/>
                <wp:docPr id="187" name="Прямоугольник 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745"/>
                        </a:xfrm>
                        <a:prstGeom prst="rect">
                          <a:avLst/>
                        </a:prstGeom>
                        <a:solidFill>
                          <a:srgbClr val="73624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2B2F6" id="Прямоугольник 14" o:spid="_x0000_s1026" style="position:absolute;margin-left:576.9pt;margin-top:57.25pt;width:8.45pt;height:19.35pt;z-index:-25151027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" fillcolor="#73624a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6448" behindDoc="1" locked="0" layoutInCell="1" allowOverlap="1" wp14:anchorId="281F8939" wp14:editId="5CE00CC6">
                <wp:simplePos x="0" y="0"/>
                <wp:positionH relativeFrom="page">
                  <wp:posOffset>7326630</wp:posOffset>
                </wp:positionH>
                <wp:positionV relativeFrom="page">
                  <wp:posOffset>727075</wp:posOffset>
                </wp:positionV>
                <wp:extent cx="107315" cy="0"/>
                <wp:effectExtent l="0" t="0" r="0" b="0"/>
                <wp:wrapNone/>
                <wp:docPr id="188" name="Линия 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FD9039" id="Линия 15" o:spid="_x0000_s1026" style="position:absolute;z-index:-25150003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57.25pt" to="585.3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07232" behindDoc="1" locked="0" layoutInCell="1" allowOverlap="1" wp14:anchorId="1A56E332" wp14:editId="1256B1C9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107315" cy="245110"/>
                <wp:effectExtent l="0" t="0" r="6985" b="2540"/>
                <wp:wrapNone/>
                <wp:docPr id="189" name="Прямоугольник 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245110"/>
                        </a:xfrm>
                        <a:prstGeom prst="rect">
                          <a:avLst/>
                        </a:prstGeom>
                        <a:solidFill>
                          <a:srgbClr val="A4948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A66FF" id="Прямоугольник 16" o:spid="_x0000_s1026" style="position:absolute;margin-left:576.9pt;margin-top:19.15pt;width:8.45pt;height:19.3pt;z-index:-2515092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" fillcolor="#a49481" stroked="f" strokecolor="#212120" insetpen="t">
                <v:shadow color="#dcd6d4"/>
                <v:textbox inset="2.88pt,2.88pt,2.88pt,2.88pt"/>
                <w10:wrap anchorx="page" anchory="page"/>
              </v:rect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7472" behindDoc="1" locked="0" layoutInCell="1" allowOverlap="1" wp14:anchorId="22EF1D79" wp14:editId="4A4A804D">
                <wp:simplePos x="0" y="0"/>
                <wp:positionH relativeFrom="page">
                  <wp:posOffset>7326630</wp:posOffset>
                </wp:positionH>
                <wp:positionV relativeFrom="page">
                  <wp:posOffset>485140</wp:posOffset>
                </wp:positionV>
                <wp:extent cx="107315" cy="0"/>
                <wp:effectExtent l="0" t="0" r="0" b="0"/>
                <wp:wrapNone/>
                <wp:docPr id="190" name="Линия 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1E5ED" id="Линия 17" o:spid="_x0000_s1026" style="position:absolute;z-index:-25149900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38.2pt" to="585.3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>
        <w:rPr>
          <w:noProof/>
          <w:color w:val="auto"/>
          <w:kern w:val="0"/>
          <w:sz w:val="24"/>
          <w:szCs w:val="24"/>
          <w:lang w:eastAsia="ru-RU"/>
        </w:rPr>
        <mc:AlternateContent>
          <mc:Choice Requires="wps">
            <w:drawing>
              <wp:anchor distT="36576" distB="36576" distL="36576" distR="36576" simplePos="0" relativeHeight="251818496" behindDoc="1" locked="0" layoutInCell="1" allowOverlap="1" wp14:anchorId="2728DF8B" wp14:editId="66149B9B">
                <wp:simplePos x="0" y="0"/>
                <wp:positionH relativeFrom="page">
                  <wp:posOffset>7326630</wp:posOffset>
                </wp:positionH>
                <wp:positionV relativeFrom="page">
                  <wp:posOffset>243205</wp:posOffset>
                </wp:positionV>
                <wp:extent cx="0" cy="1721485"/>
                <wp:effectExtent l="0" t="0" r="38100" b="31115"/>
                <wp:wrapNone/>
                <wp:docPr id="191" name="Линия 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14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17A98" id="Линия 18" o:spid="_x0000_s1026" style="position:absolute;z-index:-25149798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76.9pt,19.15pt" to="576.9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" strokecolor="#fffffe" strokeweight="1pt">
                <v:shadow color="#dcd6d4"/>
                <w10:wrap anchorx="page" anchory="page"/>
              </v:line>
            </w:pict>
          </mc:Fallback>
        </mc:AlternateContent>
      </w:r>
      <w:r w:rsidR="00AB57AA" w:rsidRPr="00AB57AA">
        <w:rPr>
          <w:b/>
          <w:bCs/>
          <w:sz w:val="28"/>
          <w:szCs w:val="28"/>
          <w:lang w:bidi="ru-RU"/>
        </w:rPr>
        <w:t xml:space="preserve"> </w:t>
      </w:r>
    </w:p>
    <w:p w14:paraId="1A7101EE" w14:textId="77777777" w:rsidR="00D80EA6" w:rsidRDefault="00D80EA6" w:rsidP="00AB57AA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165CA496" w14:textId="07A6860B" w:rsidR="00AB57AA" w:rsidRDefault="003B1626" w:rsidP="00AB57AA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  <w:r w:rsidRPr="003B1626">
        <w:rPr>
          <w:b/>
          <w:bCs/>
          <w:sz w:val="28"/>
          <w:szCs w:val="28"/>
          <w:lang w:bidi="ru-RU"/>
        </w:rPr>
        <w:t>СРО-П-202-09082018</w:t>
      </w:r>
    </w:p>
    <w:p w14:paraId="5B843214" w14:textId="77777777" w:rsidR="00907C2B" w:rsidRDefault="00907C2B" w:rsidP="00907C2B">
      <w:pPr>
        <w:spacing w:line="312" w:lineRule="auto"/>
        <w:rPr>
          <w:b/>
          <w:bCs/>
          <w:sz w:val="28"/>
          <w:szCs w:val="28"/>
          <w:lang w:bidi="ru-RU"/>
        </w:rPr>
      </w:pPr>
    </w:p>
    <w:p w14:paraId="5D8AB394" w14:textId="77777777" w:rsidR="00750B07" w:rsidRDefault="00907C2B" w:rsidP="00907C2B">
      <w:pPr>
        <w:spacing w:line="312" w:lineRule="auto"/>
        <w:ind w:firstLine="142"/>
        <w:rPr>
          <w:b/>
          <w:bCs/>
          <w:sz w:val="28"/>
          <w:szCs w:val="28"/>
          <w:lang w:bidi="ru-RU"/>
        </w:rPr>
      </w:pPr>
      <w:r w:rsidRPr="00E14A30">
        <w:rPr>
          <w:b/>
          <w:bCs/>
          <w:sz w:val="28"/>
          <w:szCs w:val="28"/>
          <w:lang w:bidi="ru-RU"/>
        </w:rPr>
        <w:t xml:space="preserve">Заказчик: </w:t>
      </w:r>
      <w:r w:rsidR="00750B07" w:rsidRPr="00750B07">
        <w:rPr>
          <w:b/>
          <w:bCs/>
          <w:sz w:val="28"/>
          <w:szCs w:val="28"/>
          <w:lang w:bidi="ru-RU"/>
        </w:rPr>
        <w:t>ГБУЗ "</w:t>
      </w:r>
      <w:proofErr w:type="spellStart"/>
      <w:r w:rsidR="00750B07" w:rsidRPr="00750B07">
        <w:rPr>
          <w:b/>
          <w:bCs/>
          <w:sz w:val="28"/>
          <w:szCs w:val="28"/>
          <w:lang w:bidi="ru-RU"/>
        </w:rPr>
        <w:t>Навлинская</w:t>
      </w:r>
      <w:proofErr w:type="spellEnd"/>
      <w:r w:rsidR="00750B07" w:rsidRPr="00750B07">
        <w:rPr>
          <w:b/>
          <w:bCs/>
          <w:sz w:val="28"/>
          <w:szCs w:val="28"/>
          <w:lang w:bidi="ru-RU"/>
        </w:rPr>
        <w:t xml:space="preserve"> центральная районная больница"</w:t>
      </w:r>
    </w:p>
    <w:p w14:paraId="0D72E0D4" w14:textId="551D3BC4" w:rsidR="00907C2B" w:rsidRPr="00E14A30" w:rsidRDefault="003B1626" w:rsidP="00907C2B">
      <w:pPr>
        <w:spacing w:line="312" w:lineRule="auto"/>
        <w:ind w:firstLine="142"/>
        <w:rPr>
          <w:b/>
          <w:bCs/>
          <w:sz w:val="28"/>
          <w:szCs w:val="28"/>
          <w:lang w:bidi="ru-RU"/>
        </w:rPr>
      </w:pPr>
      <w:r w:rsidRPr="003B1626">
        <w:rPr>
          <w:b/>
          <w:bCs/>
          <w:sz w:val="28"/>
          <w:szCs w:val="28"/>
          <w:lang w:bidi="ru-RU"/>
        </w:rPr>
        <w:t xml:space="preserve">                                                    </w:t>
      </w:r>
    </w:p>
    <w:p w14:paraId="0B27CB9B" w14:textId="77777777" w:rsidR="00907C2B" w:rsidRPr="00E14A30" w:rsidRDefault="00907C2B" w:rsidP="00907C2B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67A5689B" w14:textId="6DDEBE39" w:rsidR="00907C2B" w:rsidRDefault="00907C2B" w:rsidP="00907C2B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153470FE" w14:textId="77777777" w:rsidR="003B1626" w:rsidRPr="00E14A30" w:rsidRDefault="003B1626" w:rsidP="00907C2B">
      <w:pPr>
        <w:spacing w:line="312" w:lineRule="auto"/>
        <w:jc w:val="center"/>
        <w:rPr>
          <w:b/>
          <w:bCs/>
          <w:sz w:val="28"/>
          <w:szCs w:val="28"/>
          <w:lang w:bidi="ru-RU"/>
        </w:rPr>
      </w:pPr>
    </w:p>
    <w:p w14:paraId="1822B944" w14:textId="3203CBE0" w:rsidR="002039BF" w:rsidRDefault="00F1775A" w:rsidP="005D729B">
      <w:pPr>
        <w:spacing w:line="312" w:lineRule="auto"/>
        <w:jc w:val="center"/>
        <w:rPr>
          <w:b/>
          <w:bCs/>
          <w:sz w:val="32"/>
          <w:szCs w:val="32"/>
          <w:lang w:bidi="ru-RU"/>
        </w:rPr>
      </w:pPr>
      <w:r w:rsidRPr="00F1775A">
        <w:rPr>
          <w:b/>
          <w:bCs/>
          <w:sz w:val="32"/>
          <w:szCs w:val="32"/>
          <w:lang w:bidi="ru-RU"/>
        </w:rPr>
        <w:t>Капитальный ремонт поликлиники главного корпуса ГБУЗ "</w:t>
      </w:r>
      <w:proofErr w:type="spellStart"/>
      <w:r w:rsidRPr="00F1775A">
        <w:rPr>
          <w:b/>
          <w:bCs/>
          <w:sz w:val="32"/>
          <w:szCs w:val="32"/>
          <w:lang w:bidi="ru-RU"/>
        </w:rPr>
        <w:t>Навлинская</w:t>
      </w:r>
      <w:proofErr w:type="spellEnd"/>
      <w:r w:rsidRPr="00F1775A">
        <w:rPr>
          <w:b/>
          <w:bCs/>
          <w:sz w:val="32"/>
          <w:szCs w:val="32"/>
          <w:lang w:bidi="ru-RU"/>
        </w:rPr>
        <w:t xml:space="preserve"> ЦРБ", Брянская область, Муниципальный район </w:t>
      </w:r>
      <w:proofErr w:type="spellStart"/>
      <w:proofErr w:type="gramStart"/>
      <w:r w:rsidRPr="00F1775A">
        <w:rPr>
          <w:b/>
          <w:bCs/>
          <w:sz w:val="32"/>
          <w:szCs w:val="32"/>
          <w:lang w:bidi="ru-RU"/>
        </w:rPr>
        <w:t>Навлинский</w:t>
      </w:r>
      <w:proofErr w:type="spellEnd"/>
      <w:r w:rsidRPr="00F1775A">
        <w:rPr>
          <w:b/>
          <w:bCs/>
          <w:sz w:val="32"/>
          <w:szCs w:val="32"/>
          <w:lang w:bidi="ru-RU"/>
        </w:rPr>
        <w:t xml:space="preserve"> ,</w:t>
      </w:r>
      <w:proofErr w:type="gramEnd"/>
      <w:r w:rsidRPr="00F1775A">
        <w:rPr>
          <w:b/>
          <w:bCs/>
          <w:sz w:val="32"/>
          <w:szCs w:val="32"/>
          <w:lang w:bidi="ru-RU"/>
        </w:rPr>
        <w:t xml:space="preserve"> городское поселение </w:t>
      </w:r>
      <w:proofErr w:type="spellStart"/>
      <w:r w:rsidRPr="00F1775A">
        <w:rPr>
          <w:b/>
          <w:bCs/>
          <w:sz w:val="32"/>
          <w:szCs w:val="32"/>
          <w:lang w:bidi="ru-RU"/>
        </w:rPr>
        <w:t>Навлинское</w:t>
      </w:r>
      <w:proofErr w:type="spellEnd"/>
      <w:r w:rsidRPr="00F1775A">
        <w:rPr>
          <w:b/>
          <w:bCs/>
          <w:sz w:val="32"/>
          <w:szCs w:val="32"/>
          <w:lang w:bidi="ru-RU"/>
        </w:rPr>
        <w:t>, Рабочий поселок Навля, Улица Полины Осипенко, дом 38А</w:t>
      </w:r>
    </w:p>
    <w:p w14:paraId="56B12CD6" w14:textId="77777777" w:rsidR="00F1775A" w:rsidRDefault="00F1775A" w:rsidP="005D729B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  <w:lang w:bidi="ru-RU"/>
        </w:rPr>
      </w:pPr>
    </w:p>
    <w:p w14:paraId="52227222" w14:textId="77777777" w:rsidR="00907C2B" w:rsidRPr="00026BE3" w:rsidRDefault="00907C2B" w:rsidP="00907C2B">
      <w:pPr>
        <w:spacing w:line="312" w:lineRule="auto"/>
        <w:jc w:val="center"/>
        <w:rPr>
          <w:sz w:val="36"/>
          <w:szCs w:val="36"/>
          <w:lang w:bidi="ru-RU"/>
        </w:rPr>
      </w:pPr>
      <w:r w:rsidRPr="00026BE3">
        <w:rPr>
          <w:sz w:val="36"/>
          <w:szCs w:val="36"/>
          <w:lang w:bidi="ru-RU"/>
        </w:rPr>
        <w:t>ПРОЕКТНАЯ ДОКУМЕНТАЦИЯ</w:t>
      </w:r>
    </w:p>
    <w:p w14:paraId="0E8162CA" w14:textId="77777777" w:rsidR="00907C2B" w:rsidRDefault="00907C2B" w:rsidP="00907C2B">
      <w:pPr>
        <w:spacing w:line="312" w:lineRule="auto"/>
        <w:rPr>
          <w:rFonts w:asciiTheme="minorHAnsi" w:hAnsiTheme="minorHAnsi" w:cstheme="minorHAnsi"/>
          <w:sz w:val="24"/>
          <w:szCs w:val="24"/>
          <w:lang w:bidi="ru-RU"/>
        </w:rPr>
      </w:pPr>
    </w:p>
    <w:p w14:paraId="603982B9" w14:textId="77777777" w:rsidR="00907C2B" w:rsidRDefault="00907C2B" w:rsidP="00907C2B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1958E267" w14:textId="77777777" w:rsidR="00907C2B" w:rsidRDefault="00907C2B" w:rsidP="00907C2B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Theme="minorHAnsi" w:hAnsiTheme="minorHAnsi" w:cstheme="minorHAnsi"/>
          <w:sz w:val="24"/>
          <w:szCs w:val="24"/>
          <w:lang w:bidi="ru-RU"/>
        </w:rPr>
        <w:t xml:space="preserve"> </w:t>
      </w: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Раздел 12. «Смета на капитальный ремонт объекта капитального строительства»</w:t>
      </w:r>
    </w:p>
    <w:p w14:paraId="01F2522D" w14:textId="77777777" w:rsidR="00907C2B" w:rsidRDefault="00907C2B" w:rsidP="00907C2B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48474A22" w14:textId="77777777" w:rsidR="00907C2B" w:rsidRDefault="00907C2B" w:rsidP="00907C2B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71F3E69F" w14:textId="0BC069C5" w:rsidR="00907C2B" w:rsidRDefault="00907C2B" w:rsidP="00907C2B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 xml:space="preserve">Дефектные ведомости </w:t>
      </w:r>
    </w:p>
    <w:p w14:paraId="34E364AA" w14:textId="77777777" w:rsidR="00907C2B" w:rsidRDefault="00907C2B" w:rsidP="00907C2B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12998DD3" w14:textId="131BD8FB" w:rsidR="00907C2B" w:rsidRDefault="00750B07" w:rsidP="00907C2B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11</w:t>
      </w:r>
      <w:r w:rsidR="00907C2B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</w:t>
      </w:r>
      <w:r w:rsidR="00907C2B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0</w:t>
      </w:r>
      <w:r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2</w:t>
      </w:r>
      <w:r w:rsidR="00907C2B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/202</w:t>
      </w:r>
      <w:r w:rsidR="00723385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6</w:t>
      </w:r>
      <w:r w:rsidR="00907C2B" w:rsidRPr="00C10951"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  <w:t>-12-СМ</w:t>
      </w:r>
    </w:p>
    <w:p w14:paraId="088C519D" w14:textId="75DD01C5" w:rsidR="00907C2B" w:rsidRDefault="00B26018" w:rsidP="00907C2B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  <w:r w:rsidRPr="00956464">
        <w:rPr>
          <w:rFonts w:eastAsia="Calibri"/>
          <w:noProof/>
          <w:color w:val="auto"/>
          <w:sz w:val="22"/>
          <w:szCs w:val="22"/>
          <w:lang w:eastAsia="ru-RU"/>
        </w:rPr>
        <w:drawing>
          <wp:anchor distT="0" distB="0" distL="114300" distR="114300" simplePos="0" relativeHeight="251822592" behindDoc="0" locked="0" layoutInCell="1" allowOverlap="1" wp14:anchorId="5656E976" wp14:editId="3AB4C187">
            <wp:simplePos x="0" y="0"/>
            <wp:positionH relativeFrom="column">
              <wp:posOffset>2686050</wp:posOffset>
            </wp:positionH>
            <wp:positionV relativeFrom="paragraph">
              <wp:posOffset>186690</wp:posOffset>
            </wp:positionV>
            <wp:extent cx="2105025" cy="1504950"/>
            <wp:effectExtent l="0" t="0" r="0" b="0"/>
            <wp:wrapNone/>
            <wp:docPr id="195" name="Рисунок 195" descr="C:\Users\Администратор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BFFFD"/>
                        </a:clrFrom>
                        <a:clrTo>
                          <a:srgbClr val="FB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E296BE" w14:textId="0DF1654B" w:rsidR="00907C2B" w:rsidRDefault="00907C2B" w:rsidP="00907C2B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color w:val="auto"/>
          <w:kern w:val="0"/>
          <w:sz w:val="36"/>
          <w:szCs w:val="36"/>
          <w:lang w:eastAsia="ru-RU"/>
        </w:rPr>
      </w:pPr>
    </w:p>
    <w:p w14:paraId="3ABDCE9E" w14:textId="77777777" w:rsidR="00907C2B" w:rsidRPr="0008019E" w:rsidRDefault="00907C2B" w:rsidP="00907C2B">
      <w:pPr>
        <w:autoSpaceDE w:val="0"/>
        <w:autoSpaceDN w:val="0"/>
        <w:adjustRightInd w:val="0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08019E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Индивидуальный предприниматель  </w:t>
      </w:r>
    </w:p>
    <w:p w14:paraId="1EAC43D7" w14:textId="11794F1F" w:rsidR="00907C2B" w:rsidRPr="0008019E" w:rsidRDefault="00907C2B" w:rsidP="00907C2B">
      <w:pPr>
        <w:autoSpaceDE w:val="0"/>
        <w:autoSpaceDN w:val="0"/>
        <w:adjustRightInd w:val="0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  <w:r w:rsidRPr="0008019E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>Горбачева Виктория Николаевна</w:t>
      </w:r>
      <w:r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                                             В.Н. Горбачева</w:t>
      </w:r>
    </w:p>
    <w:p w14:paraId="51B34AAC" w14:textId="77777777" w:rsidR="00907C2B" w:rsidRDefault="00907C2B" w:rsidP="00907C2B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664491D5" w14:textId="785373F0" w:rsidR="00907C2B" w:rsidRDefault="00B26018" w:rsidP="00907C2B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  <w:r>
        <w:rPr>
          <w:noProof/>
        </w:rPr>
        <w:drawing>
          <wp:anchor distT="0" distB="0" distL="114300" distR="114300" simplePos="0" relativeHeight="251824640" behindDoc="0" locked="0" layoutInCell="1" allowOverlap="1" wp14:anchorId="2414A319" wp14:editId="34130FF6">
            <wp:simplePos x="0" y="0"/>
            <wp:positionH relativeFrom="column">
              <wp:posOffset>2719070</wp:posOffset>
            </wp:positionH>
            <wp:positionV relativeFrom="paragraph">
              <wp:posOffset>26035</wp:posOffset>
            </wp:positionV>
            <wp:extent cx="981075" cy="904875"/>
            <wp:effectExtent l="0" t="0" r="9525" b="9525"/>
            <wp:wrapNone/>
            <wp:docPr id="197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9B810D" w14:textId="1400C839" w:rsidR="00907C2B" w:rsidRPr="0008019E" w:rsidRDefault="00907C2B" w:rsidP="00907C2B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auto"/>
          <w:kern w:val="0"/>
          <w:sz w:val="32"/>
          <w:szCs w:val="32"/>
          <w:lang w:eastAsia="ru-RU"/>
        </w:rPr>
      </w:pPr>
    </w:p>
    <w:p w14:paraId="69C8786E" w14:textId="0431749E" w:rsidR="00EC383D" w:rsidRDefault="00907C2B" w:rsidP="00EC383D">
      <w:pPr>
        <w:jc w:val="both"/>
        <w:rPr>
          <w:b/>
          <w:bCs/>
          <w:sz w:val="28"/>
          <w:szCs w:val="28"/>
        </w:rPr>
      </w:pPr>
      <w:r w:rsidRPr="00FD2DD7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Главный инженер проекта                                        </w:t>
      </w:r>
      <w:r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 xml:space="preserve">           </w:t>
      </w:r>
      <w:r w:rsidR="00B26018" w:rsidRPr="00B26018"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  <w:t>В.Н. Горбачева</w:t>
      </w:r>
    </w:p>
    <w:p w14:paraId="771D6B65" w14:textId="77777777" w:rsidR="00172265" w:rsidRDefault="00172265" w:rsidP="0008019E">
      <w:pPr>
        <w:jc w:val="both"/>
        <w:rPr>
          <w:rFonts w:ascii="Times New Roman,Bold" w:hAnsi="Times New Roman,Bold" w:cs="Times New Roman,Bold"/>
          <w:color w:val="auto"/>
          <w:kern w:val="0"/>
          <w:sz w:val="28"/>
          <w:szCs w:val="28"/>
          <w:lang w:eastAsia="ru-RU"/>
        </w:rPr>
      </w:pPr>
    </w:p>
    <w:sectPr w:rsidR="00172265" w:rsidSect="001836A4">
      <w:pgSz w:w="11906" w:h="16838" w:code="9"/>
      <w:pgMar w:top="851" w:right="991" w:bottom="156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62CB9" w14:textId="77777777" w:rsidR="000D75BE" w:rsidRDefault="000D75BE" w:rsidP="00D31D0F">
      <w:r>
        <w:separator/>
      </w:r>
    </w:p>
  </w:endnote>
  <w:endnote w:type="continuationSeparator" w:id="0">
    <w:p w14:paraId="5A0C33E1" w14:textId="77777777" w:rsidR="000D75BE" w:rsidRDefault="000D75BE" w:rsidP="00D3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OSTCommo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D8ED2" w14:textId="77777777" w:rsidR="000D75BE" w:rsidRDefault="000D75BE" w:rsidP="00D31D0F">
      <w:r>
        <w:separator/>
      </w:r>
    </w:p>
  </w:footnote>
  <w:footnote w:type="continuationSeparator" w:id="0">
    <w:p w14:paraId="34942289" w14:textId="77777777" w:rsidR="000D75BE" w:rsidRDefault="000D75BE" w:rsidP="00D31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695213"/>
    <w:multiLevelType w:val="hybridMultilevel"/>
    <w:tmpl w:val="0270E4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E2E"/>
    <w:rsid w:val="000161A9"/>
    <w:rsid w:val="00016409"/>
    <w:rsid w:val="0002342C"/>
    <w:rsid w:val="00026BE3"/>
    <w:rsid w:val="00027B26"/>
    <w:rsid w:val="00056FC9"/>
    <w:rsid w:val="0006112F"/>
    <w:rsid w:val="000705D9"/>
    <w:rsid w:val="0007270E"/>
    <w:rsid w:val="00074C27"/>
    <w:rsid w:val="0008019E"/>
    <w:rsid w:val="00082B08"/>
    <w:rsid w:val="000B5AB0"/>
    <w:rsid w:val="000C37CC"/>
    <w:rsid w:val="000D75BE"/>
    <w:rsid w:val="000E7319"/>
    <w:rsid w:val="000E7563"/>
    <w:rsid w:val="000E7F99"/>
    <w:rsid w:val="001177E7"/>
    <w:rsid w:val="00155F74"/>
    <w:rsid w:val="001617E6"/>
    <w:rsid w:val="00172265"/>
    <w:rsid w:val="001726E2"/>
    <w:rsid w:val="00174CF0"/>
    <w:rsid w:val="00177D28"/>
    <w:rsid w:val="00181C13"/>
    <w:rsid w:val="001836A4"/>
    <w:rsid w:val="00192C36"/>
    <w:rsid w:val="001C3BCD"/>
    <w:rsid w:val="001D715C"/>
    <w:rsid w:val="001E541D"/>
    <w:rsid w:val="001F3E28"/>
    <w:rsid w:val="002039BF"/>
    <w:rsid w:val="00216495"/>
    <w:rsid w:val="00225448"/>
    <w:rsid w:val="002362D1"/>
    <w:rsid w:val="00244988"/>
    <w:rsid w:val="0026683B"/>
    <w:rsid w:val="00274346"/>
    <w:rsid w:val="002C3E60"/>
    <w:rsid w:val="002C7E78"/>
    <w:rsid w:val="002E3E2E"/>
    <w:rsid w:val="00332966"/>
    <w:rsid w:val="00332D13"/>
    <w:rsid w:val="0036311E"/>
    <w:rsid w:val="00366C94"/>
    <w:rsid w:val="0037602E"/>
    <w:rsid w:val="003B1626"/>
    <w:rsid w:val="003C0C87"/>
    <w:rsid w:val="003C5F08"/>
    <w:rsid w:val="003D0D36"/>
    <w:rsid w:val="003F7568"/>
    <w:rsid w:val="00425254"/>
    <w:rsid w:val="004877BE"/>
    <w:rsid w:val="004C0BE2"/>
    <w:rsid w:val="004C49F3"/>
    <w:rsid w:val="004E5291"/>
    <w:rsid w:val="004E644B"/>
    <w:rsid w:val="00501EF4"/>
    <w:rsid w:val="00503C26"/>
    <w:rsid w:val="00515693"/>
    <w:rsid w:val="00522E1D"/>
    <w:rsid w:val="005236B7"/>
    <w:rsid w:val="00524319"/>
    <w:rsid w:val="00525D3E"/>
    <w:rsid w:val="00530412"/>
    <w:rsid w:val="00534704"/>
    <w:rsid w:val="005505B4"/>
    <w:rsid w:val="00584998"/>
    <w:rsid w:val="005900FC"/>
    <w:rsid w:val="00596CC9"/>
    <w:rsid w:val="005D729B"/>
    <w:rsid w:val="00614ADE"/>
    <w:rsid w:val="0063358D"/>
    <w:rsid w:val="0064319D"/>
    <w:rsid w:val="00651B1E"/>
    <w:rsid w:val="00662DB9"/>
    <w:rsid w:val="00663120"/>
    <w:rsid w:val="006C2721"/>
    <w:rsid w:val="006E4541"/>
    <w:rsid w:val="006F5167"/>
    <w:rsid w:val="00715418"/>
    <w:rsid w:val="00721616"/>
    <w:rsid w:val="00723385"/>
    <w:rsid w:val="00741601"/>
    <w:rsid w:val="00750B07"/>
    <w:rsid w:val="007552C6"/>
    <w:rsid w:val="007B46E6"/>
    <w:rsid w:val="007C1203"/>
    <w:rsid w:val="00834F05"/>
    <w:rsid w:val="00850DAB"/>
    <w:rsid w:val="008A3E09"/>
    <w:rsid w:val="008C5EE4"/>
    <w:rsid w:val="008D149A"/>
    <w:rsid w:val="00907C2B"/>
    <w:rsid w:val="00922092"/>
    <w:rsid w:val="00926B37"/>
    <w:rsid w:val="00946962"/>
    <w:rsid w:val="00951187"/>
    <w:rsid w:val="0095268E"/>
    <w:rsid w:val="009547A4"/>
    <w:rsid w:val="00985AAB"/>
    <w:rsid w:val="0099080D"/>
    <w:rsid w:val="00992D41"/>
    <w:rsid w:val="009A0E1B"/>
    <w:rsid w:val="009B21E2"/>
    <w:rsid w:val="009E007B"/>
    <w:rsid w:val="009E01AC"/>
    <w:rsid w:val="009E6A1E"/>
    <w:rsid w:val="00A130F6"/>
    <w:rsid w:val="00A2647C"/>
    <w:rsid w:val="00A32AEA"/>
    <w:rsid w:val="00A342FE"/>
    <w:rsid w:val="00A46579"/>
    <w:rsid w:val="00A747BF"/>
    <w:rsid w:val="00A77B09"/>
    <w:rsid w:val="00A834B1"/>
    <w:rsid w:val="00AB57AA"/>
    <w:rsid w:val="00AB5EAF"/>
    <w:rsid w:val="00AD73F2"/>
    <w:rsid w:val="00AE2FF7"/>
    <w:rsid w:val="00AE364E"/>
    <w:rsid w:val="00AE660D"/>
    <w:rsid w:val="00AF181B"/>
    <w:rsid w:val="00AF3B1D"/>
    <w:rsid w:val="00AF70D4"/>
    <w:rsid w:val="00AF735A"/>
    <w:rsid w:val="00B03337"/>
    <w:rsid w:val="00B13DD7"/>
    <w:rsid w:val="00B26018"/>
    <w:rsid w:val="00B60178"/>
    <w:rsid w:val="00B63564"/>
    <w:rsid w:val="00BD26F5"/>
    <w:rsid w:val="00BD2BD5"/>
    <w:rsid w:val="00BD4CFF"/>
    <w:rsid w:val="00BF5CF9"/>
    <w:rsid w:val="00C10951"/>
    <w:rsid w:val="00C113EC"/>
    <w:rsid w:val="00C149D9"/>
    <w:rsid w:val="00C35497"/>
    <w:rsid w:val="00C47C60"/>
    <w:rsid w:val="00C6601B"/>
    <w:rsid w:val="00C85D10"/>
    <w:rsid w:val="00CC4E62"/>
    <w:rsid w:val="00CE19D7"/>
    <w:rsid w:val="00CF70B8"/>
    <w:rsid w:val="00D0094E"/>
    <w:rsid w:val="00D31D0F"/>
    <w:rsid w:val="00D65FF8"/>
    <w:rsid w:val="00D80EA6"/>
    <w:rsid w:val="00DF6D74"/>
    <w:rsid w:val="00E03E36"/>
    <w:rsid w:val="00E04DD0"/>
    <w:rsid w:val="00E07132"/>
    <w:rsid w:val="00E14A30"/>
    <w:rsid w:val="00E2179F"/>
    <w:rsid w:val="00E74F35"/>
    <w:rsid w:val="00E800EA"/>
    <w:rsid w:val="00E856D6"/>
    <w:rsid w:val="00EC383D"/>
    <w:rsid w:val="00F1775A"/>
    <w:rsid w:val="00F228B1"/>
    <w:rsid w:val="00F33DA8"/>
    <w:rsid w:val="00F35FFE"/>
    <w:rsid w:val="00F40983"/>
    <w:rsid w:val="00F8026F"/>
    <w:rsid w:val="00F81168"/>
    <w:rsid w:val="00F8468D"/>
    <w:rsid w:val="00F906DA"/>
    <w:rsid w:val="00F90D4C"/>
    <w:rsid w:val="00F926D4"/>
    <w:rsid w:val="00FA043B"/>
    <w:rsid w:val="00FA45FF"/>
    <w:rsid w:val="00FB6DD6"/>
    <w:rsid w:val="00FD2258"/>
    <w:rsid w:val="00FD2D5D"/>
    <w:rsid w:val="00FD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E41FB"/>
  <w15:chartTrackingRefBased/>
  <w15:docId w15:val="{FC5461A0-7398-4713-837A-43F7E1F51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DD7"/>
    <w:rPr>
      <w:rFonts w:ascii="Times New Roman" w:eastAsia="Times New Roman" w:hAnsi="Times New Roman"/>
      <w:color w:val="21212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1D0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1D0F"/>
    <w:rPr>
      <w:rFonts w:ascii="Times New Roman" w:eastAsia="Times New Roman" w:hAnsi="Times New Roman"/>
      <w:color w:val="212120"/>
      <w:kern w:val="28"/>
    </w:rPr>
  </w:style>
  <w:style w:type="paragraph" w:styleId="a5">
    <w:name w:val="footer"/>
    <w:basedOn w:val="a"/>
    <w:link w:val="a6"/>
    <w:uiPriority w:val="99"/>
    <w:unhideWhenUsed/>
    <w:rsid w:val="00D31D0F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1D0F"/>
    <w:rPr>
      <w:rFonts w:ascii="Times New Roman" w:eastAsia="Times New Roman" w:hAnsi="Times New Roman"/>
      <w:color w:val="212120"/>
      <w:kern w:val="28"/>
    </w:rPr>
  </w:style>
  <w:style w:type="table" w:styleId="a7">
    <w:name w:val="Table Grid"/>
    <w:basedOn w:val="a1"/>
    <w:uiPriority w:val="39"/>
    <w:rsid w:val="00590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D0094E"/>
    <w:pPr>
      <w:spacing w:after="120"/>
    </w:pPr>
    <w:rPr>
      <w:rFonts w:ascii="Arial" w:eastAsia="Arial" w:hAnsi="Arial"/>
      <w:color w:val="auto"/>
      <w:kern w:val="0"/>
      <w:lang w:eastAsia="ru-RU"/>
    </w:rPr>
  </w:style>
  <w:style w:type="character" w:customStyle="1" w:styleId="a9">
    <w:name w:val="Основной текст Знак"/>
    <w:basedOn w:val="a0"/>
    <w:link w:val="a8"/>
    <w:rsid w:val="00D0094E"/>
    <w:rPr>
      <w:rFonts w:ascii="Arial" w:eastAsia="Arial" w:hAnsi="Arial"/>
      <w:lang w:eastAsia="ru-RU"/>
    </w:rPr>
  </w:style>
  <w:style w:type="paragraph" w:customStyle="1" w:styleId="21">
    <w:name w:val="Основной текст 21"/>
    <w:basedOn w:val="a"/>
    <w:rsid w:val="00D0094E"/>
    <w:pPr>
      <w:spacing w:after="120"/>
      <w:ind w:left="283"/>
    </w:pPr>
    <w:rPr>
      <w:rFonts w:ascii="Arial" w:eastAsia="Arial" w:hAnsi="Arial"/>
      <w:color w:val="auto"/>
      <w:kern w:val="0"/>
      <w:lang w:eastAsia="ru-RU"/>
    </w:rPr>
  </w:style>
  <w:style w:type="character" w:styleId="aa">
    <w:name w:val="Hyperlink"/>
    <w:basedOn w:val="a0"/>
    <w:rsid w:val="00D0094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77B09"/>
    <w:pPr>
      <w:ind w:left="720"/>
      <w:contextualSpacing/>
    </w:pPr>
  </w:style>
  <w:style w:type="paragraph" w:customStyle="1" w:styleId="ac">
    <w:name w:val="."/>
    <w:rsid w:val="00A77B09"/>
    <w:pPr>
      <w:widowControl w:val="0"/>
      <w:suppressAutoHyphens/>
    </w:pPr>
    <w:rPr>
      <w:rFonts w:ascii="Arial" w:eastAsia="Times New Roman" w:hAnsi="Arial" w:cs="Arial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37602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7602E"/>
    <w:rPr>
      <w:rFonts w:ascii="Times New Roman" w:eastAsia="Times New Roman" w:hAnsi="Times New Roman"/>
      <w:color w:val="21212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blanker.ru/doc/akt-priema-peredachi-dokumento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2;&#1085;&#1076;&#1088;\AppData\Roaming\Microsoft\Templates\&#1041;&#1083;&#1072;&#1085;&#1082;%20&#1087;&#1080;&#1089;&#1100;&#1084;&#1072;%20&#1072;&#1075;&#1077;&#1085;&#1090;&#1089;&#1090;&#1074;&#1072;%20&#1085;&#1077;&#1076;&#1074;&#1080;&#1078;&#1080;&#1084;&#1086;&#1089;&#1090;&#108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6D21F-6CFA-4C65-8D90-B175D269F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агентства недвижимости</Template>
  <TotalTime>1815</TotalTime>
  <Pages>10</Pages>
  <Words>1577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88</cp:revision>
  <cp:lastPrinted>2026-04-07T20:31:00Z</cp:lastPrinted>
  <dcterms:created xsi:type="dcterms:W3CDTF">2020-01-22T14:31:00Z</dcterms:created>
  <dcterms:modified xsi:type="dcterms:W3CDTF">2026-04-29T09:27:00Z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0x0101005F02E0EF7D44C04B9FA644DBFF45FF6A</vt:lpwstr>
  </property>
</Properties>
</file>